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lbcs-openxmlformats-officedocument.wordprocessingml.structure+xml" PartName="/doczilla/structure.xml"/>
  <Override ContentType="application/vnd.lbcs-openxmlformats-officedocument.wordprocessingml.dataSources+xml" PartName="/doczilla/dataSourc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structure" Target="doczilla/structure.xml"/><Relationship Id="rId5" Type="http://doczilla.pro/officeDocument/2006/relationships/document-dataSources" Target="doczilla/dataSources.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Екатеринбург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СВЕРДЛОВСКОЙ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Свердловской области </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Алемасовой Натальи Владиславовны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Доверенностей № 9efb4630-6a99-47b7-a30b-fc81f97d1f59 от 16.06.2025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Физическая охрана объектов почтовой связи УФПС Свердловской области                        </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даты заключения договора. </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через 24 месяца после заключения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fldChar w:fldCharType="begin" w:fldLock="true"/>
              <w:instrText xml:space="preserve">LBVARIABLE \id "29546" \displaced</w:instrText>
              <w:fldChar w:fldCharType="separate"/>
            </w:r>
            <w:r>
              <w:t xml:space="preserve">Во избежание сомнений цена Договора  в соответствии с пунктом 3.2 Договора включает в себя, в том числе, но не исключительно </w:t>
            </w:r>
            <w:r>
              <w:fldChar w:fldCharType="begin" w:fldLock="true"/>
              <w:instrText xml:space="preserve">LBVARIABLE \id "54461"</w:instrText>
              <w:fldChar w:fldCharType="separate"/>
            </w:r>
            <w:r>
              <w:t xml:space="preserve">затраты, издержки и иные расходы Исполнителя, связанные с исполнением Договора</w:t>
            </w:r>
            <w:r>
              <w:fldChar w:fldCharType="end"/>
            </w:r>
            <w:r>
              <w:t>.</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3 (три)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(пятнадцать)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"29566" \displaced</w:instrText>
              <w:fldChar w:fldCharType="separate"/>
            </w:r>
            <w:r>
              <w:t xml:space="preserve">Гарантийный срок на оказанные Услуги не установлен.</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fldChar w:fldCharType="begin" w:fldLock="true"/>
              <w:instrText xml:space="preserve">LBVARIABLE \id "76560"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3%</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раздела 5 Приложения № 1 </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15 000 (Пятнадцать тысяч)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в размере обеспечения исполнения Договора</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(пять)%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1 081 556 (Один миллион восемьдесят одна тысяча пятьсот пятьдесят шесть) рублей 43 копейки</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30(тридцати)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Свердловской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до 30 сентября 2028 года</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5.1.19.4. 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1%</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620000, Свердловская обл, г Екатеринбург, пр-кт Ленина, д 39</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СВЕРДЛОВСКОЙ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620700, РОССИЯ, СВЕРДЛОВСКАЯ ОБЛ, ЕКАТЕРИНБУРГ Г, ЛЕНИНА ПР-КТ, СТРОЕНИЕ 39</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667043001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40502810500280008610</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ЕКАТЕРИНБУРГЕ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30101810400000000952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046577952</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 8 (343) 227-04-45</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office-R96@russianpost.ru</w:t>
            </w:r>
          </w:p>
          <w:p>
            <w:pPr>
              <w:pStyle w:val="LBBodyText1"/>
              <w:jc w:val="left"/>
            </w:pPr>
            <w:r>
              <w:t>Ilya.Akhmadiev@russianpost.ru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Свердловской области </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Алемасова Наталья Владиславовна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Физическая охрана объектов почтовой связи УФПС Свердловской области                                             </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час</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74 913</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"63592" \moneyFormat "0,000. (ISpell) I$$$$ .00 F$$"</w:instrText>
              <w:fldChar w:fldCharType="separate"/>
            </w:r>
            <w:r>
              <w:rPr>
                <w:sz w:val="22"/>
              </w:rPr>
              <w:t xml:space="preserve">Цена за единицу услуги без НДС</w:t>
            </w:r>
            <w:r>
              <w:rPr>
                <w:sz w:val="22"/>
              </w:rPr>
              <w:fldChar w:fldCharType="end"/>
            </w: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"76646" \moneyFormat "0,000. (ISpell) I$$$$ .00 F$$"</w:instrText>
              <w:fldChar w:fldCharType="separate"/>
            </w:r>
            <w:r>
              <w:rPr>
                <w:sz w:val="22"/>
              </w:rPr>
              <w:t xml:space="preserve">0 (Ноль) рублей 00 копеек</w:t>
            </w:r>
            <w:r>
              <w:rPr>
                <w:sz w:val="22"/>
              </w:rPr>
              <w:fldChar w:fldCharType="end"/>
            </w: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Каменск-Уральский, </w:t>
            </w:r>
          </w:p>
          <w:p>
            <w:pPr>
              <w:pStyle w:val="LBBodyText1"/>
              <w:jc w:val="center"/>
            </w:pPr>
            <w:r>
              <w:t xml:space="preserve">ул. Привокзальная, 3 </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Нижняя Тура, ул. Советская, 15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Камышлов, </w:t>
            </w:r>
          </w:p>
          <w:p>
            <w:pPr>
              <w:pStyle w:val="LBBodyText1"/>
              <w:jc w:val="center"/>
            </w:pPr>
            <w:r>
              <w:t xml:space="preserve">ул. К. Маркса, 59</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Алапаевск, </w:t>
            </w:r>
          </w:p>
          <w:p>
            <w:pPr>
              <w:pStyle w:val="LBBodyText1"/>
              <w:jc w:val="center"/>
            </w:pPr>
            <w:r>
              <w:t xml:space="preserve">ул. Сафонова, 19</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Ирбит, </w:t>
            </w:r>
          </w:p>
          <w:p>
            <w:pPr>
              <w:pStyle w:val="LBBodyText1"/>
              <w:jc w:val="center"/>
            </w:pPr>
            <w:r>
              <w:t xml:space="preserve">ул. Ленина, 101</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6</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Нижний Тагил, </w:t>
            </w:r>
          </w:p>
          <w:p>
            <w:pPr>
              <w:pStyle w:val="LBBodyText1"/>
              <w:rPr>
                <w:b/>
              </w:rPr>
              <w:jc w:val="center"/>
            </w:pPr>
            <w:r>
              <w:t xml:space="preserve">ул. Первомайская, 59 а </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по физической охране объектов почтовой связи УФПС Свердловской области                                     </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Исполнителя</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 xml:space="preserve">уведомления на электронную почту Исполнителя, указанную в разделе 16 Договора.</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Свердловской области </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Алемасова Наталья Владиславовна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pPr>
  </w:p>
  <w:p/>
  <w:p/>
</w:ftr>
</file>

<file path=word/footer2.xml><?xml version="1.0" encoding="utf-8"?>
<w:ft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pPr>
  </w:p>
  <w:p/>
  <w:p/>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p>
    <w:pPr>
      <w:pStyle w:val="a5"/>
      <w:jc w:val="center"/>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b30050"/>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b00c9d"/>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970e34"/>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3">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nsid w:val="155e7e10"/>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5">
    <w:nsid w:val="1baa00c2"/>
    <w:multiLevelType w:val="multilevel"/>
    <w:lvl w:ilvl="0">
      <w:start w:val="1"/>
      <w:numFmt w:val="decimal"/>
      <w:lvlText w:val="%1)"/>
      <w:lvlJc w:val="left"/>
      <w:pStyle w:val="LBSimple1-Alt"/>
      <w:pPr>
        <w:ind w:left="720" w:hanging="720"/>
      </w:pPr>
    </w:lvl>
    <w:lvl w:ilvl="1">
      <w:start w:val="1"/>
      <w:numFmt w:val="decimal"/>
      <w:lvlText w:val="%1.%2)"/>
      <w:lvlJc w:val="left"/>
      <w:pStyle w:val="LBSimple2-Alt"/>
      <w:pPr>
        <w:ind w:left="720" w:hanging="720"/>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244dc4"/>
    <w:multiLevelType w:val="hybridMultilevel"/>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2846716"/>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8">
    <w:nsid w:val="22926255"/>
    <w:multiLevelType w:val="multilevel"/>
    <w:lvl w:ilvl="0">
      <w:start w:val="1"/>
      <w:numFmt w:val="decimal"/>
      <w:lvlText w:val="%1."/>
      <w:lvlJc w:val="left"/>
      <w:pPr>
        <w:ind w:left="360" w:hanging="360"/>
      </w:pPr>
      <w:rPr>
        <w:sz w:val="26"/>
      </w:rPr>
    </w:lvl>
    <w:lvl w:ilvl="1">
      <w:start w:val="1"/>
      <w:numFmt w:val="decimal"/>
      <w:lvlText w:val="%1.%2."/>
      <w:lvlJc w:val="left"/>
      <w:pPr>
        <w:ind w:left="1567" w:hanging="432"/>
      </w:pPr>
      <w:rPr>
        <w:b w:val="false"/>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3a67"/>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7e07216"/>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1b77821"/>
    <w:multiLevelType w:val="multilevel"/>
    <w:lvl w:ilvl="0">
      <w:start w:val="1"/>
      <w:numFmt w:val="decimal"/>
      <w:lvlText w:val="%1."/>
      <w:lvlJc w:val="left"/>
      <w:pStyle w:val="LBSimple1"/>
      <w:pPr>
        <w:ind w:left="720" w:hanging="720"/>
      </w:pPr>
    </w:lvl>
    <w:lvl w:ilvl="1">
      <w:start w:val="1"/>
      <w:numFmt w:val="lowerLetter"/>
      <w:lvlText w:val="%2)"/>
      <w:lvlJc w:val="left"/>
      <w:pStyle w:val="LBSimple2"/>
      <w:pPr>
        <w:ind w:left="1440" w:hanging="720"/>
      </w:pPr>
    </w:lvl>
    <w:lvl w:ilvl="2">
      <w:start w:val="1"/>
      <w:numFmt w:val="lowerRoman"/>
      <w:lvlText w:val="%3)"/>
      <w:lvlJc w:val="left"/>
      <w:pStyle w:val="LBSimple3"/>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d74e73"/>
    <w:multiLevelType w:val="multileve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c67e4d"/>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14">
    <w:nsid w:val="370a2a76"/>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5">
    <w:nsid w:val="455c0e9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47164ad3"/>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53013b"/>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8">
    <w:nsid w:val="476818b0"/>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ae614b2"/>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b717033"/>
    <w:multiLevelType w:val="multilevel"/>
    <w:lvl w:ilvl="0">
      <w:start w:val="1"/>
      <w:numFmt w:val="decimal"/>
      <w:lvlText w:val="%1."/>
      <w:lvlJc w:val="left"/>
      <w:pStyle w:val="LBGovstyle1"/>
      <w:pPr>
        <w:ind w:left="720" w:hanging="720"/>
        <w:tabs>
          <w:tab w:val="num" w:pos="720"/>
        </w:tabs>
      </w:pPr>
    </w:lvl>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 w:ilvl="2">
      <w:start w:val="1"/>
      <w:numFmt w:val="decimal"/>
      <w:lvlText w:val="%1.%2.%3."/>
      <w:lvlJc w:val="left"/>
      <w:pStyle w:val="LBGovstyle3"/>
      <w:pPr>
        <w:ind w:left="720" w:hanging="720"/>
        <w:tabs>
          <w:tab w:val="num" w:pos="720"/>
        </w:tabs>
      </w:pPr>
      <w:rPr>
        <w:color w:val="auto"/>
      </w:rPr>
    </w:lvl>
    <w:lvl w:ilvl="3">
      <w:start w:val="1"/>
      <w:numFmt w:val="decimal"/>
      <w:lvlText w:val="%1.%2.%3.%4."/>
      <w:lvlJc w:val="left"/>
      <w:pStyle w:val="LBGovstyle4"/>
      <w:pPr>
        <w:ind w:left="720" w:hanging="720"/>
        <w:tabs>
          <w:tab w:val="num" w:pos="720"/>
        </w:tabs>
      </w:pPr>
    </w:lvl>
    <w:lvl w:ilvl="4">
      <w:start w:val="1"/>
      <w:numFmt w:val="russianLower"/>
      <w:lvlText w:val="(%5)"/>
      <w:lvlJc w:val="left"/>
      <w:pStyle w:val="LBGovstyle5"/>
      <w:pPr>
        <w:ind w:left="720" w:hanging="720"/>
        <w:tabs>
          <w:tab w:val="num" w:pos="720"/>
        </w:tabs>
      </w:pPr>
    </w:lvl>
    <w:lvl w:ilvl="5">
      <w:start w:val="1"/>
      <w:numFmt w:val="lowerRoman"/>
      <w:lvlText w:val="(%6)"/>
      <w:lvlJc w:val="left"/>
      <w:pStyle w:val="LBGovstyle6"/>
      <w:pPr>
        <w:ind w:left="720" w:hanging="720"/>
        <w:tabs>
          <w:tab w:val="num" w:pos="720"/>
        </w:tabs>
      </w:pPr>
    </w:lvl>
    <w:lvl w:ilvl="6">
      <w:start w:val="1"/>
      <w:numFmt w:val="lowerLetter"/>
      <w:lvlText w:val="%7."/>
      <w:lvlJc w:val="left"/>
      <w:pStyle w:val="LBGovStyle7"/>
      <w:pPr>
        <w:ind w:left="720" w:hanging="720"/>
        <w:tabs>
          <w:tab w:val="num" w:pos="720"/>
        </w:tabs>
      </w:pPr>
      <w:rPr>
        <w:color w:val="auto"/>
      </w:rPr>
    </w:lvl>
    <w:lvl w:ilvl="7">
      <w:start w:val="1"/>
      <w:numFmt w:val="lowerLetter"/>
      <w:lvlText w:val="%8."/>
      <w:lvlJc w:val="left"/>
      <w:pPr>
        <w:ind w:left="720" w:hanging="720"/>
        <w:tabs>
          <w:tab w:val="num" w:pos="720"/>
        </w:tabs>
      </w:pPr>
    </w:lvl>
    <w:lvl w:ilvl="8">
      <w:start w:val="1"/>
      <w:numFmt w:val="lowerRoman"/>
      <w:lvlText w:val="%9."/>
      <w:lvlJc w:val="right"/>
      <w:pPr>
        <w:ind w:left="720" w:hanging="720"/>
        <w:tabs>
          <w:tab w:val="num" w:pos="720"/>
        </w:tabs>
      </w:pPr>
    </w:lvl>
  </w:abstractNum>
  <w:abstractNum w:abstractNumId="21">
    <w:nsid w:val="4dae5411"/>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22">
    <w:nsid w:val="52327dba"/>
    <w:multiLevelType w:val="multilevel"/>
    <w:styleLink w:val="2"/>
    <w:lvl w:ilvl="0">
      <w:start w:val="1"/>
      <w:numFmt w:val="decimal"/>
      <w:lvlText w:val="%1."/>
      <w:lvlJc w:val="left"/>
      <w:pStyle w:val="10"/>
      <w:pPr>
        <w:ind w:left="720" w:hanging="720"/>
        <w:tabs>
          <w:tab w:val="num" w:pos="720"/>
        </w:tabs>
      </w:pPr>
    </w:lvl>
    <w:lvl w:ilvl="1">
      <w:start w:val="1"/>
      <w:numFmt w:val="decimal"/>
      <w:lvlText w:val="%1.%2"/>
      <w:lvlJc w:val="left"/>
      <w:pStyle w:val="20"/>
      <w:pPr>
        <w:ind w:left="720" w:hanging="720"/>
        <w:tabs>
          <w:tab w:val="num" w:pos="720"/>
        </w:tabs>
      </w:pPr>
    </w:lvl>
    <w:lvl w:ilvl="2">
      <w:start w:val="1"/>
      <w:numFmt w:val="lowerLetter"/>
      <w:lvlText w:val="(%3)"/>
      <w:lvlJc w:val="left"/>
      <w:pStyle w:val="3"/>
      <w:pPr>
        <w:ind w:left="1440" w:hanging="720"/>
        <w:tabs>
          <w:tab w:val="num" w:pos="1440"/>
        </w:tabs>
      </w:pPr>
    </w:lvl>
    <w:lvl w:ilvl="3">
      <w:start w:val="1"/>
      <w:numFmt w:val="lowerRoman"/>
      <w:lvlText w:val="(%4)"/>
      <w:lvlJc w:val="left"/>
      <w:pStyle w:val="4"/>
      <w:pPr>
        <w:ind w:left="3981" w:hanging="720"/>
        <w:tabs>
          <w:tab w:val="num" w:pos="3981"/>
        </w:tabs>
      </w:pPr>
    </w:lvl>
    <w:lvl w:ilvl="4">
      <w:start w:val="1"/>
      <w:numFmt w:val="upperLetter"/>
      <w:lvlText w:val="(%5)"/>
      <w:lvlJc w:val="left"/>
      <w:pStyle w:val="5"/>
      <w:pPr>
        <w:ind w:left="2880" w:hanging="720"/>
        <w:tabs>
          <w:tab w:val="num" w:pos="2880"/>
        </w:tabs>
      </w:pPr>
    </w:lvl>
    <w:lvl w:ilvl="5">
      <w:start w:val="1"/>
      <w:numFmt w:val="upperLetter"/>
      <w:lvlText w:val="(%6)"/>
      <w:lvlJc w:val="left"/>
      <w:pStyle w:val="6"/>
      <w:pPr>
        <w:ind w:left="3600" w:hanging="720"/>
        <w:tabs>
          <w:tab w:val="num" w:pos="3600"/>
        </w:tabs>
      </w:pPr>
    </w:lvl>
    <w:lvl w:ilvl="6">
      <w:start w:val="1"/>
      <w:numFmt w:val="upperRoman"/>
      <w:lvlText w:val="(%7)"/>
      <w:lvlJc w:val="left"/>
      <w:pStyle w:val="7"/>
      <w:pPr>
        <w:ind w:left="4321" w:hanging="721"/>
        <w:tabs>
          <w:tab w:val="num" w:pos="4321"/>
        </w:tabs>
      </w:pPr>
    </w:lvl>
    <w:lvl w:ilvl="7">
      <w:start w:val="1"/>
      <w:numFmt w:val="lowerLetter"/>
      <w:lvlText w:val="%8."/>
      <w:lvlJc w:val="left"/>
      <w:pStyle w:val="8"/>
      <w:pPr>
        <w:ind w:left="2880" w:hanging="360"/>
      </w:pPr>
    </w:lvl>
    <w:lvl w:ilvl="8">
      <w:start w:val="1"/>
      <w:numFmt w:val="lowerRoman"/>
      <w:lvlText w:val="%9."/>
      <w:lvlJc w:val="left"/>
      <w:pPr>
        <w:ind w:left="3240" w:hanging="360"/>
      </w:pPr>
    </w:lvl>
  </w:abstractNum>
  <w:abstractNum w:abstractNumId="23">
    <w:nsid w:val="59bc4b96"/>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24">
    <w:nsid w:val="5a901612"/>
    <w:multiLevelType w:val="hybridMultilevel"/>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lowerLetter"/>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nsid w:val="5d2f26f4"/>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ebb0163"/>
    <w:multiLevelType w:val="multilevel"/>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ebe5960"/>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28">
    <w:nsid w:val="66592a3f"/>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9">
    <w:nsid w:val="71f22689"/>
    <w:multiLevelType w:val="multilevel"/>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92b41ea"/>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nsid w:val="7abe28ce"/>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nsid w:val="7d6d18ab"/>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lvlText w:val="%1."/>
        <w:lvlJc w:val="left"/>
        <w:pStyle w:val="10"/>
        <w:pPr>
          <w:ind w:left="720" w:hanging="720"/>
          <w:tabs>
            <w:tab w:val="num" w:pos="720"/>
          </w:tabs>
        </w:pPr>
      </w:lvl>
    </w:lvlOverride>
    <w:lvlOverride w:ilvl="1">
      <w:lvl w:ilvl="1">
        <w:start w:val="1"/>
        <w:numFmt w:val="decimal"/>
        <w:lvlText w:val="%1.%2"/>
        <w:lvlJc w:val="left"/>
        <w:pStyle w:val="20"/>
        <w:pPr>
          <w:ind w:left="720" w:hanging="720"/>
          <w:tabs>
            <w:tab w:val="num" w:pos="720"/>
          </w:tabs>
        </w:pPr>
      </w:lvl>
    </w:lvlOverride>
    <w:lvlOverride w:ilvl="2">
      <w:lvl w:ilvl="2">
        <w:start w:val="1"/>
        <w:numFmt w:val="lowerLetter"/>
        <w:lvlText w:val="(%3)"/>
        <w:lvlJc w:val="left"/>
        <w:pStyle w:val="3"/>
        <w:pPr>
          <w:ind w:left="1440" w:hanging="720"/>
          <w:tabs>
            <w:tab w:val="num" w:pos="1440"/>
          </w:tabs>
        </w:pPr>
      </w:lvl>
    </w:lvlOverride>
    <w:lvlOverride w:ilvl="3">
      <w:lvl w:ilvl="3">
        <w:start w:val="1"/>
        <w:numFmt w:val="lowerRoman"/>
        <w:lvlText w:val="(%4)"/>
        <w:lvlJc w:val="left"/>
        <w:pStyle w:val="4"/>
        <w:pPr>
          <w:ind w:left="3981" w:hanging="720"/>
          <w:tabs>
            <w:tab w:val="num" w:pos="3981"/>
          </w:tabs>
        </w:pPr>
      </w:lvl>
    </w:lvlOverride>
    <w:lvlOverride w:ilvl="4">
      <w:lvl w:ilvl="4">
        <w:start w:val="1"/>
        <w:numFmt w:val="upperLetter"/>
        <w:lvlText w:val="(%5)"/>
        <w:lvlJc w:val="left"/>
        <w:pStyle w:val="5"/>
        <w:pPr>
          <w:ind w:left="2880" w:hanging="720"/>
          <w:tabs>
            <w:tab w:val="num" w:pos="2880"/>
          </w:tabs>
        </w:pPr>
      </w:lvl>
    </w:lvlOverride>
    <w:lvlOverride w:ilvl="5">
      <w:lvl w:ilvl="5">
        <w:start w:val="1"/>
        <w:numFmt w:val="upperLetter"/>
        <w:lvlText w:val="(%6)"/>
        <w:lvlJc w:val="left"/>
        <w:pStyle w:val="6"/>
        <w:pPr>
          <w:ind w:left="3600" w:hanging="720"/>
          <w:tabs>
            <w:tab w:val="num" w:pos="3600"/>
          </w:tabs>
        </w:pPr>
      </w:lvl>
    </w:lvlOverride>
    <w:lvlOverride w:ilvl="6">
      <w:lvl w:ilvl="6">
        <w:start w:val="1"/>
        <w:numFmt w:val="upperRoman"/>
        <w:lvlText w:val="(%7)"/>
        <w:lvlJc w:val="left"/>
        <w:pStyle w:val="7"/>
        <w:pPr>
          <w:ind w:left="4321" w:hanging="721"/>
          <w:tabs>
            <w:tab w:val="num" w:pos="4321"/>
          </w:tabs>
        </w:pPr>
      </w:lvl>
    </w:lvlOverride>
    <w:lvlOverride w:ilvl="7">
      <w:lvl w:ilvl="7">
        <w:start w:val="1"/>
        <w:numFmt w:val="lowerLetter"/>
        <w:lvlText w:val="%8."/>
        <w:lvlJc w:val="left"/>
        <w:pStyle w:val="8"/>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start w:val="0"/>
        <w:numFmt w:val="decimal"/>
        <w:lvlText w:val=""/>
        <w:lvlJc w:val="left"/>
      </w:lvl>
    </w:lvlOverride>
  </w:num>
  <w:num w:numId="28">
    <w:abstractNumId w:val="5"/>
    <w:lvlOverride w:ilvl="0">
      <w:lvl w:ilvl="0">
        <w:start w:val="0"/>
        <w:numFmt w:val="decimal"/>
        <w:lvlText w:val=""/>
        <w:lvlJc w:val="left"/>
        <w:pStyle w:val="LBSimple1-Alt"/>
      </w:lvl>
    </w:lvlOverride>
    <w:lvlOverride w:ilvl="1">
      <w:lvl w:ilvl="1">
        <w:start w:val="0"/>
        <w:numFmt w:val="decimal"/>
        <w:lvlText w:val=""/>
        <w:lvlJc w:val="left"/>
        <w:pStyle w:val="LBSimple2-Alt"/>
      </w:lvl>
    </w:lvlOverride>
    <w:lvlOverride w:ilvl="2">
      <w:lvl w:ilvl="2">
        <w:start w:val="0"/>
        <w:numFmt w:val="decimal"/>
        <w:lvlText w:val=""/>
        <w:lvlJc w:val="left"/>
        <w:pStyle w:val="LBSimple3-Al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9">
    <w:abstractNumId w:val="20"/>
  </w:num>
  <w:num w:numId="30">
    <w:abstractNumId w:val="12"/>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1">
    <w:abstractNumId w:val="18"/>
  </w:num>
  <w:num w:numId="32">
    <w:abstractNumId w:val="3"/>
  </w:num>
  <w:num w:numId="33">
    <w:abstractNumId w:val="8"/>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34">
    <w:abstractNumId w:val="20"/>
    <w:lvlOverride w:ilvl="0">
      <w:lvl w:ilvl="0">
        <w:start w:val="1"/>
        <w:numFmt w:val="decimal"/>
        <w:lvlText w:val="%1."/>
        <w:lvlJc w:val="left"/>
        <w:pStyle w:val="LBGovstyle1"/>
        <w:pPr>
          <w:ind w:left="720" w:hanging="720"/>
          <w:tabs>
            <w:tab w:val="num" w:pos="720"/>
          </w:tabs>
        </w:pPr>
      </w:lvl>
    </w:lvlOverride>
    <w:lvlOverride w:ilvl="1">
      <w:lvl w:ilvl="1">
        <w:start w:val="1"/>
        <w:numFmt w:val="decimal"/>
        <w:lvlText w:val="%1.%2."/>
        <w:lvlJc w:val="left"/>
        <w:pStyle w:val="LBGovstyle2"/>
        <w:pPr>
          <w:ind w:left="720" w:hanging="720"/>
          <w:tabs>
            <w:tab w:val="num" w:pos="720"/>
          </w:tabs>
        </w:pPr>
        <w:rPr>
          <w:b w:val="false"/>
          <w:i w:val="false"/>
          <w:u w:val="none"/>
          <w:strike w:val="false"/>
          <w:caps w:val="false"/>
          <w:smallCaps w:val="false"/>
          <w:color w:val="000000"/>
          <w:rFonts w:ascii="Times New Roman" w:hAnsi="Times New Roman"/>
          <w:spacing w:val="0"/>
          <w:vertAlign w:val="baseline"/>
          <w:position w:val="0"/>
        </w:rPr>
      </w:lvl>
    </w:lvlOverride>
    <w:lvlOverride w:ilvl="2">
      <w:lvl w:ilvl="2">
        <w:start w:val="1"/>
        <w:numFmt w:val="decimal"/>
        <w:lvlText w:val="%1.%2.%3."/>
        <w:lvlJc w:val="left"/>
        <w:pStyle w:val="LBGovstyle3"/>
        <w:pPr>
          <w:ind w:left="720" w:hanging="720"/>
          <w:tabs>
            <w:tab w:val="num" w:pos="720"/>
          </w:tabs>
        </w:pPr>
        <w:rPr>
          <w:color w:val="auto"/>
        </w:rPr>
      </w:lvl>
    </w:lvlOverride>
    <w:lvlOverride w:ilvl="3">
      <w:lvl w:ilvl="3">
        <w:start w:val="1"/>
        <w:numFmt w:val="decimal"/>
        <w:lvlText w:val="%1.%2.%3.%4."/>
        <w:lvlJc w:val="left"/>
        <w:pStyle w:val="LBGovstyle4"/>
        <w:pPr>
          <w:ind w:left="720" w:hanging="720"/>
          <w:tabs>
            <w:tab w:val="num" w:pos="720"/>
          </w:tabs>
        </w:pPr>
      </w:lvl>
    </w:lvlOverride>
    <w:lvlOverride w:ilvl="4">
      <w:lvl w:ilvl="4">
        <w:start w:val="1"/>
        <w:numFmt w:val="russianLower"/>
        <w:lvlText w:val="(%5)"/>
        <w:lvlJc w:val="left"/>
        <w:pStyle w:val="LBGovstyle5"/>
        <w:pPr>
          <w:ind w:left="720" w:hanging="720"/>
          <w:tabs>
            <w:tab w:val="num" w:pos="720"/>
          </w:tabs>
        </w:pPr>
      </w:lvl>
    </w:lvlOverride>
    <w:lvlOverride w:ilvl="5">
      <w:lvl w:ilvl="5">
        <w:start w:val="1"/>
        <w:numFmt w:val="lowerRoman"/>
        <w:lvlText w:val="(%6)"/>
        <w:lvlJc w:val="left"/>
        <w:pStyle w:val="LBGovstyle6"/>
        <w:pPr>
          <w:ind w:left="720" w:hanging="720"/>
          <w:tabs>
            <w:tab w:val="num" w:pos="720"/>
          </w:tabs>
        </w:pPr>
      </w:lvl>
    </w:lvlOverride>
    <w:lvlOverride w:ilvl="6">
      <w:lvl w:ilvl="6">
        <w:start w:val="1"/>
        <w:numFmt w:val="lowerLetter"/>
        <w:lvlText w:val="%7."/>
        <w:lvlJc w:val="left"/>
        <w:pStyle w:val="LBGovStyle7"/>
        <w:pPr>
          <w:ind w:left="720" w:hanging="720"/>
          <w:tabs>
            <w:tab w:val="num" w:pos="720"/>
          </w:tabs>
        </w:pPr>
        <w:rPr>
          <w:color w:val="auto"/>
        </w:rPr>
      </w:lvl>
    </w:lvlOverride>
    <w:lvlOverride w:ilvl="7">
      <w:lvl w:ilvl="7">
        <w:start w:val="1"/>
        <w:numFmt w:val="lowerLetter"/>
        <w:lvlText w:val="%8."/>
        <w:lvlJc w:val="left"/>
        <w:pPr>
          <w:ind w:left="720" w:hanging="720"/>
          <w:tabs>
            <w:tab w:val="num" w:pos="720"/>
          </w:tabs>
        </w:pPr>
      </w:lvl>
    </w:lvlOverride>
    <w:lvlOverride w:ilvl="8">
      <w:lvl w:ilvl="8">
        <w:start w:val="1"/>
        <w:numFmt w:val="lowerRoman"/>
        <w:lvlText w:val="%9."/>
        <w:lvlJc w:val="right"/>
        <w:pPr>
          <w:ind w:left="720" w:hanging="720"/>
          <w:tabs>
            <w:tab w:val="num" w:pos="720"/>
          </w:tabs>
        </w:pPr>
      </w:lvl>
    </w:lvlOverride>
  </w:num>
</w:numbering>
</file>

<file path=word/settings.xml><?xml version="1.0" encoding="utf-8"?>
<w:setting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efaultTabStop w:val="720"/>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rawingGridHorizontalSpacing w:val="110"/>
  <w:displayHorizontalDrawingGridEvery w:val="2"/>
  <w:characterSpacingControl w:val="doNotCompress"/>
  <w:hdrShapeDefaults>
    <o:shapedefaults xmlns:o="urn:schemas-microsoft-com:office:office" xmlns:ns1="urn:schemas-microsoft-com:vml" ns1: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shapeDefaults>
    <o:shapedefaults xmlns:o="urn:schemas-microsoft-com:office:office" xmlns:ns1="urn:schemas-microsoft-com:vml" ns1:ext="edit" spidmax="2049"/>
    <o:shapelayout xmlns:o="urn:schemas-microsoft-com:office:office" xmlns:ns2="urn:schemas-microsoft-com:vml" ns2:ext="edit">
      <o:idmap ns2:ext="edit" data="1"/>
    </o:shapelayout>
  </w:shapeDefaults>
  <w:decimalSymbol w:val=","/>
  <w:listSeparator w:val=";"/>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Calibri" w:hAnsi="Calibri"/>
        <w:lang w:val="ru-RU"/>
      </w:rPr>
    </w:rPrDefault>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2"/>
    <w:uiPriority w:val="99"/>
    <w:pPr>
      <w:numPr>
        <w:numId w:val="2"/>
      </w:numPr>
    </w:pPr>
  </w:style>
  <w:style w:customStyle="true" w:styleId="2" w:type="numbering">
    <w:name w:val="Стиль2"/>
    <w:basedOn w:val="1"/>
    <w:uiPriority w:val="99"/>
    <w:pPr>
      <w:numPr>
        <w:numId w:val="9"/>
      </w:numPr>
    </w:pPr>
  </w:style>
  <w:style w:styleId="3" w:type="paragraph">
    <w:name w:val="heading 3"/>
    <w:link w:val="30"/>
    <w:uiPriority w:val="9"/>
    <w:semiHidden/>
    <w:pPr>
      <w:numPr>
        <w:numId w:val="15"/>
        <w:ilvl w:val="2"/>
      </w:numPr>
      <w:jc w:val="both"/>
      <w:spacing w:before="120" w:after="120"/>
      <w:outlineLvl w:val="2"/>
    </w:pPr>
    <w:rPr>
      <w:rFonts w:ascii="Times New Roman" w:hAnsi="Times New Roman"/>
    </w:rPr>
  </w:style>
  <w:style w:styleId="4" w:type="paragraph">
    <w:name w:val="heading 4"/>
    <w:link w:val="40"/>
    <w:uiPriority w:val="9"/>
    <w:semiHidden/>
    <w:pPr>
      <w:numPr>
        <w:numId w:val="15"/>
        <w:ilvl w:val="3"/>
      </w:numPr>
      <w:jc w:val="both"/>
      <w:spacing w:before="120" w:after="120"/>
      <w:outlineLvl w:val="3"/>
    </w:pPr>
    <w:rPr>
      <w:rFonts w:ascii="Times New Roman" w:hAnsi="Times New Roman"/>
    </w:rPr>
  </w:style>
  <w:style w:styleId="5" w:type="paragraph">
    <w:name w:val="heading 5"/>
    <w:link w:val="50"/>
    <w:uiPriority w:val="9"/>
    <w:semiHidden/>
    <w:pPr>
      <w:numPr>
        <w:numId w:val="15"/>
        <w:ilvl w:val="4"/>
      </w:numPr>
      <w:jc w:val="both"/>
      <w:spacing w:before="120" w:after="120"/>
      <w:outlineLvl w:val="4"/>
    </w:pPr>
    <w:rPr>
      <w:rFonts w:ascii="Times New Roman" w:hAnsi="Times New Roman"/>
      <w:lang w:val="en-GB"/>
    </w:rPr>
  </w:style>
  <w:style w:styleId="6" w:type="paragraph">
    <w:name w:val="heading 6"/>
    <w:link w:val="60"/>
    <w:next w:val="7"/>
    <w:uiPriority w:val="9"/>
    <w:semiHidden/>
    <w:pPr>
      <w:numPr>
        <w:numId w:val="15"/>
        <w:ilvl w:val="5"/>
      </w:numPr>
      <w:jc w:val="both"/>
      <w:spacing w:before="120" w:after="120"/>
      <w:outlineLvl w:val="5"/>
    </w:pPr>
    <w:rPr>
      <w:rFonts w:ascii="Times New Roman" w:hAnsi="Times New Roman"/>
    </w:rPr>
  </w:style>
  <w:style w:styleId="7" w:type="paragraph">
    <w:name w:val="heading 7"/>
    <w:link w:val="70"/>
    <w:next w:val="8"/>
    <w:uiPriority w:val="99"/>
    <w:semiHidden/>
    <w:pPr>
      <w:numPr>
        <w:numId w:val="15"/>
        <w:ilvl w:val="6"/>
      </w:numPr>
      <w:jc w:val="both"/>
      <w:spacing w:before="120" w:after="120"/>
      <w:outlineLvl w:val="6"/>
    </w:pPr>
    <w:rPr>
      <w:rFonts w:ascii="Times New Roman" w:hAnsi="Times New Roman"/>
    </w:rPr>
  </w:style>
  <w:style w:styleId="8" w:type="paragraph">
    <w:name w:val="heading 8"/>
    <w:link w:val="80"/>
    <w:next w:val="a"/>
    <w:uiPriority w:val="99"/>
    <w:semiHidden/>
    <w:pPr>
      <w:numPr>
        <w:numId w:val="15"/>
        <w:ilvl w:val="7"/>
      </w:numPr>
      <w:jc w:val="both"/>
      <w:keepNext/>
      <w:keepLines/>
      <w:spacing w:before="200"/>
      <w:outlineLvl w:val="7"/>
    </w:pPr>
    <w:rPr>
      <w:rFonts w:ascii="Times New Roman" w:hAnsi="Times New Roman"/>
    </w:rPr>
  </w:style>
  <w:style w:styleId="9" w:type="paragraph">
    <w:name w:val="heading 9"/>
    <w:basedOn w:val="a"/>
    <w:link w:val="90"/>
    <w:next w:val="a"/>
    <w:uiPriority w:val="99"/>
    <w:semiHidden/>
    <w:pPr>
      <w:keepNext/>
      <w:keepLines/>
      <w:spacing w:before="200"/>
      <w:outlineLvl w:val="8"/>
    </w:pPr>
    <w:rPr>
      <w:i/>
      <w:color w:val="404040"/>
      <w:sz w:val="20"/>
      <w:rFonts w:ascii="Cambria" w:hAnsi="Cambria"/>
    </w:rPr>
  </w:style>
  <w:style w:styleId="10" w:type="paragraph">
    <w:name w:val="heading 1"/>
    <w:link w:val="11"/>
    <w:uiPriority w:val="9"/>
    <w:pPr>
      <w:numPr>
        <w:numId w:val="15"/>
      </w:numPr>
      <w:jc w:val="both"/>
      <w:keepNext/>
      <w:spacing w:before="120" w:after="120"/>
      <w:outlineLvl w:val="0"/>
    </w:pPr>
    <w:rPr>
      <w:b/>
      <w:caps/>
      <w:rFonts w:ascii="Times New Roman" w:hAnsi="Times New Roman"/>
    </w:rPr>
  </w:style>
  <w:style w:customStyle="true" w:styleId="11" w:type="character">
    <w:name w:val="Заголовок 1 Знак"/>
    <w:link w:val="10"/>
    <w:uiPriority w:val="9"/>
    <w:rPr>
      <w:b/>
      <w:caps/>
      <w:rFonts w:ascii="Times New Roman" w:hAnsi="Times New Roman"/>
    </w:rPr>
  </w:style>
  <w:style w:customStyle="true" w:styleId="12" w:type="table">
    <w:name w:val="Сетка таблицы1"/>
    <w:basedOn w:val="a1"/>
    <w:next w:val="a3"/>
    <w:uiPriority w:val="59"/>
    <w:tblPr/>
  </w:style>
  <w:style w:customStyle="true" w:styleId="13" w:type="character">
    <w:name w:val="Основной шрифт абзаца1"/>
  </w:style>
  <w:style w:customStyle="true" w:styleId="14" w:type="table">
    <w:name w:val="Обычная таблица1"/>
    <w:uiPriority w:val="99"/>
    <w:semiHidden/>
    <w:tblPr>
      <w:tblCellMar>
        <w:left w:w="108" w:type="dxa"/>
        <w:top w:w="0" w:type="dxa"/>
        <w:right w:w="108" w:type="dxa"/>
        <w:bottom w:w="0" w:type="dxa"/>
      </w:tblCellMar>
    </w:tblPr>
    <w:pPr>
      <w:spacing w:after="200" w:line="276" w:lineRule="auto"/>
    </w:pPr>
  </w:style>
  <w:style w:customStyle="true" w:styleId="15" w:type="character">
    <w:name w:val="Гиперссылка1"/>
    <w:basedOn w:val="a0"/>
    <w:uiPriority w:val="99"/>
    <w:rPr>
      <w:u w:val="single"/>
      <w:color w:val="0563c1"/>
    </w:rPr>
  </w:style>
  <w:style w:styleId="20" w:type="paragraph">
    <w:name w:val="heading 2"/>
    <w:link w:val="21"/>
    <w:uiPriority w:val="9"/>
    <w:semiHidden/>
    <w:pPr>
      <w:numPr>
        <w:numId w:val="15"/>
        <w:ilvl w:val="1"/>
      </w:numPr>
      <w:jc w:val="both"/>
      <w:spacing w:before="120" w:after="120"/>
      <w:outlineLvl w:val="1"/>
    </w:pPr>
    <w:rPr>
      <w:rFonts w:ascii="Times New Roman" w:hAnsi="Times New Roman"/>
    </w:rPr>
  </w:style>
  <w:style w:customStyle="true" w:styleId="21" w:type="character">
    <w:name w:val="Заголовок 2 Знак"/>
    <w:link w:val="20"/>
    <w:uiPriority w:val="9"/>
    <w:semiHidden/>
    <w:rPr>
      <w:rFonts w:ascii="Times New Roman" w:hAnsi="Times New Roman"/>
    </w:rPr>
  </w:style>
  <w:style w:styleId="22" w:type="paragraph">
    <w:name w:val="Body Text 2"/>
    <w:basedOn w:val="a"/>
    <w:link w:val="23"/>
    <w:uiPriority w:val="99"/>
    <w:semiHidden/>
    <w:pPr>
      <w:spacing w:after="120" w:line="480" w:lineRule="auto"/>
    </w:pPr>
  </w:style>
  <w:style w:customStyle="true" w:styleId="23" w:type="character">
    <w:name w:val="Основной текст 2 Знак"/>
    <w:basedOn w:val="a0"/>
    <w:link w:val="22"/>
    <w:uiPriority w:val="99"/>
    <w:semiHidden/>
    <w:rPr>
      <w:sz w:val="22"/>
      <w:rFonts w:ascii="Times New Roman" w:hAnsi="Times New Roman"/>
    </w:rPr>
  </w:style>
  <w:style w:customStyle="true" w:styleId="24" w:type="table">
    <w:name w:val="Обычная таблица2"/>
    <w:uiPriority w:val="99"/>
    <w:semiHidden/>
    <w:tblPr>
      <w:tblCellMar>
        <w:left w:w="108" w:type="dxa"/>
        <w:top w:w="0" w:type="dxa"/>
        <w:right w:w="108" w:type="dxa"/>
        <w:bottom w:w="0" w:type="dxa"/>
      </w:tblCellMar>
    </w:tblPr>
    <w:pPr>
      <w:spacing w:after="200" w:line="276" w:lineRule="auto"/>
    </w:pPr>
  </w:style>
  <w:style w:customStyle="true" w:styleId="30" w:type="character">
    <w:name w:val="Заголовок 3 Знак"/>
    <w:link w:val="3"/>
    <w:uiPriority w:val="9"/>
    <w:semiHidden/>
    <w:rPr>
      <w:rFonts w:ascii="Times New Roman" w:hAnsi="Times New Roman"/>
    </w:rPr>
  </w:style>
  <w:style w:styleId="31" w:type="paragraph">
    <w:name w:val="Body Text 3"/>
    <w:basedOn w:val="a"/>
    <w:link w:val="32"/>
    <w:uiPriority w:val="99"/>
    <w:semiHidden/>
    <w:pPr>
      <w:spacing w:after="120"/>
    </w:pPr>
    <w:rPr>
      <w:sz w:val="16"/>
    </w:rPr>
  </w:style>
  <w:style w:customStyle="true" w:styleId="32" w:type="character">
    <w:name w:val="Основной текст 3 Знак"/>
    <w:link w:val="31"/>
    <w:uiPriority w:val="99"/>
    <w:semiHidden/>
    <w:rPr>
      <w:sz w:val="16"/>
      <w:rFonts w:ascii="Times New Roman" w:hAnsi="Times New Roman"/>
    </w:rPr>
  </w:style>
  <w:style w:customStyle="true" w:styleId="33" w:type="table">
    <w:name w:val="Обычная таблица3"/>
    <w:uiPriority w:val="99"/>
    <w:semiHidden/>
    <w:tblPr>
      <w:tblCellMar>
        <w:left w:w="108" w:type="dxa"/>
        <w:top w:w="0" w:type="dxa"/>
        <w:right w:w="108" w:type="dxa"/>
        <w:bottom w:w="0" w:type="dxa"/>
      </w:tblCellMar>
    </w:tblPr>
    <w:rPr>
      <w:sz w:val="20"/>
    </w:rPr>
  </w:style>
  <w:style w:customStyle="true" w:styleId="40" w:type="character">
    <w:name w:val="Заголовок 4 Знак"/>
    <w:link w:val="4"/>
    <w:uiPriority w:val="9"/>
    <w:semiHidden/>
    <w:rPr>
      <w:rFonts w:ascii="Times New Roman" w:hAnsi="Times New Roman"/>
    </w:rPr>
  </w:style>
  <w:style w:customStyle="true" w:styleId="41" w:type="table">
    <w:name w:val="Обычная таблица4"/>
    <w:uiPriority w:val="99"/>
    <w:semiHidden/>
    <w:tblPr>
      <w:tblCellMar>
        <w:left w:w="108" w:type="dxa"/>
        <w:top w:w="0" w:type="dxa"/>
        <w:right w:w="108" w:type="dxa"/>
        <w:bottom w:w="0" w:type="dxa"/>
      </w:tblCellMar>
    </w:tblPr>
    <w:rPr>
      <w:sz w:val="20"/>
    </w:rPr>
  </w:style>
  <w:style w:customStyle="true" w:styleId="50" w:type="character">
    <w:name w:val="Заголовок 5 Знак"/>
    <w:link w:val="5"/>
    <w:uiPriority w:val="9"/>
    <w:semiHidden/>
    <w:rPr>
      <w:rFonts w:ascii="Times New Roman" w:hAnsi="Times New Roman"/>
      <w:lang w:val="en-GB"/>
    </w:rPr>
  </w:style>
  <w:style w:customStyle="true" w:styleId="60" w:type="character">
    <w:name w:val="Заголовок 6 Знак"/>
    <w:link w:val="6"/>
    <w:uiPriority w:val="9"/>
    <w:semiHidden/>
    <w:rPr>
      <w:rFonts w:ascii="Times New Roman" w:hAnsi="Times New Roman"/>
    </w:rPr>
  </w:style>
  <w:style w:customStyle="true" w:styleId="70" w:type="character">
    <w:name w:val="Заголовок 7 Знак"/>
    <w:link w:val="7"/>
    <w:uiPriority w:val="99"/>
    <w:semiHidden/>
    <w:rPr>
      <w:rFonts w:ascii="Times New Roman" w:hAnsi="Times New Roman"/>
    </w:rPr>
  </w:style>
  <w:style w:customStyle="true" w:styleId="80" w:type="character">
    <w:name w:val="Заголовок 8 Знак"/>
    <w:link w:val="8"/>
    <w:uiPriority w:val="99"/>
    <w:semiHidden/>
    <w:rPr>
      <w:rFonts w:ascii="Times New Roman" w:hAnsi="Times New Roman"/>
    </w:rPr>
  </w:style>
  <w:style w:customStyle="true" w:styleId="90" w:type="character">
    <w:name w:val="Заголовок 9 Знак"/>
    <w:link w:val="9"/>
    <w:uiPriority w:val="99"/>
    <w:semiHidden/>
    <w:rPr>
      <w:i/>
      <w:color w:val="404040"/>
      <w:rFonts w:ascii="Cambria" w:hAnsi="Cambria"/>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sz w:val="20"/>
      <w:rFonts w:ascii="Times New Roman" w:hAnsi="Times New Roman"/>
    </w:rPr>
  </w:style>
  <w:style w:customStyle="true" w:styleId="210" w:type="paragraph">
    <w:name w:val="Основной текст 21"/>
    <w:basedOn w:val="310"/>
    <w:uiPriority w:val="99"/>
    <w:semiHidden/>
    <w:pPr>
      <w:ind w:left="720"/>
    </w:pPr>
  </w:style>
  <w:style w:customStyle="true" w:styleId="310" w:type="paragraph">
    <w:name w:val="Основной текст 31"/>
    <w:basedOn w:val="BodyText4"/>
    <w:uiPriority w:val="99"/>
    <w:semiHidden/>
    <w:pPr>
      <w:ind w:left="1440"/>
    </w:pPr>
  </w:style>
  <w:style w:default="true" w:styleId="a" w:type="paragraph">
    <w:name w:val="Normal"/>
    <w:pPr>
      <w:jc w:val="both"/>
    </w:pPr>
    <w:rPr>
      <w:rFonts w:ascii="Times New Roman" w:hAnsi="Times New Roman"/>
    </w:rPr>
  </w:style>
  <w:style w:default="true" w:styleId="a0" w:type="character">
    <w:name w:val="Default Paragraph Font"/>
    <w:uiPriority w:val="1"/>
    <w:semiHidden/>
  </w:style>
  <w:style w:default="true" w:styleId="a1" w:type="table">
    <w:name w:val="Normal Table"/>
    <w:uiPriority w:val="99"/>
    <w:semiHidden/>
    <w:tblPr>
      <w:tblInd w:w="0" w:type="dxa"/>
      <w:tblCellMar>
        <w:left w:w="108" w:type="dxa"/>
        <w:top w:w="0" w:type="dxa"/>
        <w:right w:w="108" w:type="dxa"/>
        <w:bottom w:w="0" w:type="dxa"/>
      </w:tblCellMar>
    </w:tblPr>
  </w:style>
  <w:style w:default="true" w:styleId="a2" w:type="numbering">
    <w:name w:val="No List"/>
    <w:uiPriority w:val="99"/>
    <w:semiHidden/>
  </w:style>
  <w:style w:styleId="a5" w:type="paragraph">
    <w:name w:val="header"/>
    <w:basedOn w:val="a"/>
    <w:link w:val="a6"/>
    <w:uiPriority w:val="99"/>
    <w:pPr>
      <w:tabs>
        <w:tab w:val="center" w:pos="4677"/>
        <w:tab w:val="right" w:pos="9355"/>
      </w:tabs>
    </w:pPr>
  </w:style>
  <w:style w:customStyle="true" w:styleId="a6" w:type="character">
    <w:name w:val="Верхний колонтитул Знак"/>
    <w:basedOn w:val="a0"/>
    <w:link w:val="a5"/>
    <w:uiPriority w:val="99"/>
    <w:rPr>
      <w:sz w:val="22"/>
      <w:rFonts w:ascii="Times New Roman" w:hAnsi="Times New Roman"/>
    </w:rPr>
  </w:style>
  <w:style w:styleId="a7" w:type="paragraph">
    <w:name w:val="footer"/>
    <w:basedOn w:val="a"/>
    <w:link w:val="a8"/>
    <w:uiPriority w:val="99"/>
    <w:semiHidden/>
    <w:pPr>
      <w:tabs>
        <w:tab w:val="center" w:pos="4677"/>
        <w:tab w:val="right" w:pos="9355"/>
      </w:tabs>
    </w:pPr>
  </w:style>
  <w:style w:customStyle="true" w:styleId="a8" w:type="character">
    <w:name w:val="Нижний колонтитул Знак"/>
    <w:basedOn w:val="a0"/>
    <w:link w:val="a7"/>
    <w:uiPriority w:val="99"/>
    <w:semiHidden/>
    <w:rPr>
      <w:sz w:val="22"/>
      <w:rFonts w:ascii="Times New Roman" w:hAnsi="Times New Roman"/>
    </w:rPr>
  </w:style>
  <w:style w:styleId="a9" w:type="paragraph">
    <w:name w:val="Balloon Text"/>
    <w:basedOn w:val="a"/>
    <w:link w:val="aa"/>
    <w:uiPriority w:val="99"/>
    <w:semiHidden/>
    <w:rPr>
      <w:sz w:val="16"/>
      <w:rFonts w:ascii="Tahoma" w:hAnsi="Tahoma"/>
    </w:rPr>
  </w:style>
  <w:style w:customStyle="true" w:styleId="aa" w:type="character">
    <w:name w:val="Текст выноски Знак"/>
    <w:link w:val="a9"/>
    <w:uiPriority w:val="99"/>
    <w:semiHidden/>
    <w:rPr>
      <w:sz w:val="16"/>
      <w:rFonts w:ascii="Tahoma" w:hAnsi="Tahoma"/>
    </w:rPr>
  </w:style>
  <w:style w:customStyle="true" w:styleId="Parties" w:type="paragraph">
    <w:name w:val="Parties"/>
    <w:basedOn w:val="ab"/>
    <w:uiPriority w:val="13"/>
    <w:semiHidden/>
    <w:pPr>
      <w:numPr>
        <w:numId w:val="16"/>
      </w:numPr>
      <w:spacing w:before="120"/>
    </w:pPr>
    <w:rPr>
      <w:lang w:val="en-GB"/>
    </w:rPr>
  </w:style>
  <w:style w:customStyle="true" w:styleId="Recitals" w:type="paragraph">
    <w:name w:val="Recitals"/>
    <w:basedOn w:val="ab"/>
    <w:uiPriority w:val="13"/>
    <w:semiHidden/>
    <w:pPr>
      <w:numPr>
        <w:numId w:val="1"/>
      </w:numPr>
      <w:spacing w:before="120"/>
    </w:pPr>
    <w:rPr>
      <w:lang w:val="en-GB"/>
    </w:rPr>
  </w:style>
  <w:style w:customStyle="true" w:styleId="ac" w:type="paragraph">
    <w:name w:val="Все прописные + жирный"/>
    <w:basedOn w:val="ab"/>
    <w:uiPriority w:val="99"/>
    <w:semiHidden/>
    <w:pPr>
      <w:spacing w:after="220"/>
    </w:pPr>
    <w:rPr>
      <w:b/>
      <w:caps/>
      <w:lang w:val="en-GB"/>
    </w:rPr>
  </w:style>
  <w:style w:styleId="ab" w:type="paragraph">
    <w:name w:val="Body Text"/>
    <w:basedOn w:val="a"/>
    <w:link w:val="ad"/>
    <w:uiPriority w:val="99"/>
    <w:semiHidden/>
    <w:pPr>
      <w:spacing w:after="120"/>
    </w:pPr>
  </w:style>
  <w:style w:customStyle="true" w:styleId="ad" w:type="character">
    <w:name w:val="Основной текст Знак"/>
    <w:basedOn w:val="a0"/>
    <w:link w:val="ab"/>
    <w:uiPriority w:val="99"/>
    <w:semiHidden/>
    <w:rPr>
      <w:sz w:val="22"/>
      <w:rFonts w:ascii="Times New Roman" w:hAnsi="Times New Roman"/>
    </w:rPr>
  </w:style>
  <w:style w:customStyle="true" w:styleId="LBArabic2" w:type="paragraph">
    <w:name w:val="LB Arabic 2"/>
    <w:basedOn w:val="22"/>
    <w:uiPriority w:val="48"/>
    <w:pPr>
      <w:numPr>
        <w:numId w:val="3"/>
      </w:numPr>
      <w:spacing w:after="0" w:line="240" w:lineRule="auto"/>
      <w:tabs>
        <w:tab w:val="num" w:pos="360"/>
        <w:tab w:val="clear" w:pos="1440"/>
      </w:tabs>
    </w:pPr>
    <w:rPr>
      <w:sz w:val="24"/>
    </w:rPr>
  </w:style>
  <w:style w:customStyle="true" w:styleId="LBScheduleHeading" w:type="paragraph">
    <w:name w:val="LB Schedule Heading"/>
    <w:basedOn w:val="ab"/>
    <w:next w:val="LBSchedulePart"/>
    <w:uiPriority w:val="13"/>
    <w:pPr>
      <w:jc w:val="left"/>
      <w:keepNext/>
      <w:ind w:left="6237"/>
      <w:spacing w:after="0"/>
      <w:pageBreakBefore/>
    </w:pPr>
    <w:rPr>
      <w:sz w:val="24"/>
    </w:rPr>
  </w:style>
  <w:style w:customStyle="true" w:styleId="LBScheduleSubheading" w:type="paragraph">
    <w:name w:val="LB Schedule Subheading"/>
    <w:basedOn w:val="ab"/>
    <w:next w:val="a"/>
    <w:uiPriority w:val="13"/>
    <w:pPr>
      <w:jc w:val="center"/>
      <w:keepNext/>
      <w:spacing w:before="60" w:after="60"/>
    </w:pPr>
    <w:rPr>
      <w:b/>
      <w:sz w:val="24"/>
    </w:rPr>
  </w:style>
  <w:style w:customStyle="true" w:styleId="LBSchedulePart" w:type="paragraph">
    <w:name w:val="LB Schedule Part"/>
    <w:basedOn w:val="ab"/>
    <w:uiPriority w:val="13"/>
    <w:pPr>
      <w:jc w:val="left"/>
      <w:keepNext/>
      <w:ind w:left="6237"/>
      <w:spacing w:after="0"/>
    </w:pPr>
    <w:rPr>
      <w:sz w:val="24"/>
    </w:rPr>
  </w:style>
  <w:style w:customStyle="true" w:styleId="LBSchedule5" w:type="paragraph">
    <w:name w:val="LB Schedule 5"/>
    <w:uiPriority w:val="11"/>
    <w:pPr>
      <w:numPr>
        <w:numId w:val="20"/>
        <w:ilvl w:val="4"/>
      </w:numPr>
    </w:pPr>
    <w:rPr>
      <w:rFonts w:ascii="Times New Roman" w:hAnsi="Times New Roman"/>
    </w:rPr>
  </w:style>
  <w:style w:customStyle="true" w:styleId="LBSchedule4" w:type="paragraph">
    <w:name w:val="LB Schedule 4"/>
    <w:uiPriority w:val="11"/>
    <w:pPr>
      <w:numPr>
        <w:numId w:val="20"/>
        <w:ilvl w:val="3"/>
      </w:numPr>
    </w:pPr>
    <w:rPr>
      <w:rFonts w:ascii="Times New Roman" w:hAnsi="Times New Roman"/>
    </w:rPr>
  </w:style>
  <w:style w:customStyle="true" w:styleId="LBSchedule1" w:type="paragraph">
    <w:name w:val="LB Schedule 1"/>
    <w:basedOn w:val="ab"/>
    <w:uiPriority w:val="11"/>
    <w:pPr>
      <w:numPr>
        <w:numId w:val="20"/>
      </w:numPr>
      <w:spacing w:before="60" w:after="60"/>
    </w:pPr>
    <w:rPr>
      <w:b/>
      <w:caps/>
    </w:rPr>
  </w:style>
  <w:style w:customStyle="true" w:styleId="LBSchedule3" w:type="paragraph">
    <w:name w:val="LB Schedule 3"/>
    <w:basedOn w:val="ab"/>
    <w:uiPriority w:val="11"/>
    <w:pPr>
      <w:numPr>
        <w:numId w:val="20"/>
        <w:ilvl w:val="2"/>
      </w:numPr>
      <w:spacing w:after="0"/>
    </w:pPr>
    <w:rPr>
      <w:sz w:val="24"/>
    </w:rPr>
  </w:style>
  <w:style w:customStyle="true" w:styleId="LBSchedule2" w:type="paragraph">
    <w:name w:val="LB Schedule 2"/>
    <w:basedOn w:val="ab"/>
    <w:uiPriority w:val="11"/>
    <w:pPr>
      <w:numPr>
        <w:numId w:val="20"/>
        <w:ilvl w:val="1"/>
      </w:numPr>
      <w:spacing w:after="0"/>
    </w:pPr>
    <w:rPr>
      <w:sz w:val="24"/>
    </w:rPr>
  </w:style>
  <w:style w:customStyle="true" w:styleId="LBArabic1" w:type="paragraph">
    <w:name w:val="LB Arabic 1"/>
    <w:basedOn w:val="ab"/>
    <w:uiPriority w:val="48"/>
    <w:pPr>
      <w:numPr>
        <w:numId w:val="6"/>
      </w:numPr>
      <w:spacing w:after="0"/>
    </w:pPr>
    <w:rPr>
      <w:sz w:val="24"/>
    </w:rPr>
  </w:style>
  <w:style w:customStyle="true" w:styleId="LBArabic3" w:type="paragraph">
    <w:name w:val="LB Arabic 3"/>
    <w:basedOn w:val="31"/>
    <w:uiPriority w:val="48"/>
    <w:pPr>
      <w:numPr>
        <w:numId w:val="5"/>
      </w:numPr>
      <w:spacing w:after="0"/>
    </w:pPr>
    <w:rPr>
      <w:sz w:val="24"/>
    </w:rPr>
  </w:style>
  <w:style w:customStyle="true" w:styleId="LBArabic4" w:type="paragraph">
    <w:name w:val="LB Arabic 4"/>
    <w:basedOn w:val="a"/>
    <w:uiPriority w:val="48"/>
    <w:pPr>
      <w:numPr>
        <w:numId w:val="7"/>
      </w:numPr>
    </w:pPr>
    <w:rPr>
      <w:sz w:val="24"/>
    </w:rPr>
  </w:style>
  <w:style w:customStyle="true" w:styleId="LBArabic5" w:type="paragraph">
    <w:name w:val="LB Arabic 5"/>
    <w:basedOn w:val="a"/>
    <w:uiPriority w:val="48"/>
    <w:pPr>
      <w:numPr>
        <w:numId w:val="8"/>
      </w:numPr>
    </w:pPr>
    <w:rPr>
      <w:sz w:val="24"/>
    </w:rPr>
  </w:style>
  <w:style w:customStyle="true" w:styleId="LBArabic6" w:type="paragraph">
    <w:name w:val="LB Arabic 6"/>
    <w:basedOn w:val="a"/>
    <w:uiPriority w:val="48"/>
    <w:pPr>
      <w:numPr>
        <w:numId w:val="4"/>
      </w:numPr>
    </w:pPr>
    <w:rPr>
      <w:sz w:val="24"/>
    </w:rPr>
  </w:style>
  <w:style w:customStyle="true" w:styleId="BodyText4" w:type="paragraph">
    <w:name w:val="Body Text 4"/>
    <w:basedOn w:val="ab"/>
    <w:uiPriority w:val="3"/>
    <w:semiHidden/>
    <w:pPr>
      <w:ind w:left="2160"/>
      <w:spacing w:before="120"/>
    </w:pPr>
    <w:rPr>
      <w:lang w:val="en-GB"/>
    </w:rPr>
  </w:style>
  <w:style w:customStyle="true" w:styleId="BodyText5" w:type="paragraph">
    <w:name w:val="Body Text 5"/>
    <w:basedOn w:val="ab"/>
    <w:uiPriority w:val="3"/>
    <w:semiHidden/>
    <w:pPr>
      <w:ind w:left="2880"/>
      <w:spacing w:before="120"/>
    </w:pPr>
    <w:rPr>
      <w:lang w:val="en-GB"/>
    </w:rPr>
  </w:style>
  <w:style w:customStyle="true" w:styleId="BodyText6" w:type="paragraph">
    <w:name w:val="Body Text 6"/>
    <w:basedOn w:val="ab"/>
    <w:uiPriority w:val="3"/>
    <w:semiHidden/>
    <w:pPr>
      <w:ind w:left="3600"/>
      <w:spacing w:before="120"/>
    </w:pPr>
    <w:rPr>
      <w:lang w:val="en-GB"/>
    </w:rPr>
  </w:style>
  <w:style w:customStyle="true" w:styleId="BodyText1" w:type="paragraph">
    <w:name w:val="Body Text 1"/>
    <w:basedOn w:val="210"/>
    <w:uiPriority w:val="2"/>
    <w:semiHidden/>
    <w:pPr>
      <w:ind w:left="0"/>
    </w:pPr>
  </w:style>
  <w:style w:styleId="a3" w:type="table">
    <w:name w:val="Table Grid"/>
    <w:basedOn w:val="a1"/>
    <w:uiPriority w:val="59"/>
    <w:tbl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styleId="ae" w:type="character">
    <w:name w:val="annotation reference"/>
    <w:uiPriority w:val="99"/>
    <w:semiHidden/>
    <w:rPr>
      <w:sz w:val="16"/>
    </w:rPr>
  </w:style>
  <w:style w:styleId="af" w:type="paragraph">
    <w:name w:val="annotation text"/>
    <w:basedOn w:val="a"/>
    <w:link w:val="af0"/>
    <w:uiPriority w:val="99"/>
    <w:semiHidden/>
    <w:rPr>
      <w:sz w:val="20"/>
    </w:rPr>
  </w:style>
  <w:style w:customStyle="true" w:styleId="af0" w:type="character">
    <w:name w:val="Текст примечания Знак"/>
    <w:link w:val="af"/>
    <w:uiPriority w:val="99"/>
    <w:semiHidden/>
    <w:rPr>
      <w:sz w:val="20"/>
      <w:rFonts w:ascii="Times New Roman" w:hAnsi="Times New Roman"/>
    </w:rPr>
  </w:style>
  <w:style w:styleId="af1" w:type="paragraph">
    <w:name w:val="annotation subject"/>
    <w:basedOn w:val="af"/>
    <w:link w:val="af2"/>
    <w:next w:val="af"/>
    <w:uiPriority w:val="99"/>
    <w:semiHidden/>
    <w:rPr>
      <w:b/>
    </w:rPr>
  </w:style>
  <w:style w:customStyle="true" w:styleId="af2" w:type="character">
    <w:name w:val="Тема примечания Знак"/>
    <w:link w:val="af1"/>
    <w:uiPriority w:val="99"/>
    <w:semiHidden/>
    <w:rPr>
      <w:b/>
      <w:sz w:val="20"/>
      <w:rFonts w:ascii="Times New Roman" w:hAnsi="Times New Roman"/>
    </w:rPr>
  </w:style>
  <w:style w:styleId="af3" w:type="paragraph">
    <w:name w:val="footnote text"/>
    <w:basedOn w:val="a"/>
    <w:link w:val="af4"/>
    <w:uiPriority w:val="99"/>
    <w:rPr>
      <w:sz w:val="20"/>
    </w:rPr>
  </w:style>
  <w:style w:customStyle="true" w:styleId="af4" w:type="character">
    <w:name w:val="Текст сноски Знак"/>
    <w:link w:val="af3"/>
    <w:uiPriority w:val="99"/>
    <w:rPr>
      <w:rFonts w:ascii="Times New Roman" w:hAnsi="Times New Roman"/>
    </w:rPr>
  </w:style>
  <w:style w:styleId="af5" w:type="character">
    <w:name w:val="footnote reference"/>
    <w:uiPriority w:val="99"/>
    <w:rPr>
      <w:vertAlign w:val="superscript"/>
    </w:rPr>
  </w:style>
  <w:style w:customStyle="true" w:styleId="Schedule1" w:type="paragraph">
    <w:name w:val="Schedule 1"/>
    <w:basedOn w:val="a"/>
    <w:uiPriority w:val="99"/>
    <w:semiHidden/>
    <w:pPr>
      <w:numPr>
        <w:numId w:val="10"/>
      </w:numPr>
      <w:spacing w:after="140" w:line="290" w:lineRule="auto"/>
      <w:outlineLvl w:val="0"/>
    </w:pPr>
    <w:rPr>
      <w:sz w:val="20"/>
      <w:rFonts w:ascii="Arial" w:hAnsi="Arial"/>
    </w:rPr>
  </w:style>
  <w:style w:customStyle="true" w:styleId="Schedule2" w:type="paragraph">
    <w:name w:val="Schedule 2"/>
    <w:basedOn w:val="a"/>
    <w:uiPriority w:val="99"/>
    <w:semiHidden/>
    <w:pPr>
      <w:numPr>
        <w:numId w:val="10"/>
        <w:ilvl w:val="1"/>
      </w:numPr>
      <w:spacing w:after="140" w:line="290" w:lineRule="auto"/>
      <w:outlineLvl w:val="1"/>
    </w:pPr>
    <w:rPr>
      <w:sz w:val="20"/>
      <w:rFonts w:ascii="Arial" w:hAnsi="Arial"/>
    </w:rPr>
  </w:style>
  <w:style w:customStyle="true" w:styleId="Schedule3" w:type="paragraph">
    <w:name w:val="Schedule 3"/>
    <w:basedOn w:val="a"/>
    <w:uiPriority w:val="99"/>
    <w:semiHidden/>
    <w:pPr>
      <w:numPr>
        <w:numId w:val="10"/>
        <w:ilvl w:val="2"/>
      </w:numPr>
      <w:spacing w:after="140" w:line="290" w:lineRule="auto"/>
      <w:outlineLvl w:val="2"/>
    </w:pPr>
    <w:rPr>
      <w:sz w:val="20"/>
      <w:rFonts w:ascii="Arial" w:hAnsi="Arial"/>
    </w:rPr>
  </w:style>
  <w:style w:customStyle="true" w:styleId="Schedule4" w:type="paragraph">
    <w:name w:val="Schedule 4"/>
    <w:basedOn w:val="a"/>
    <w:uiPriority w:val="99"/>
    <w:semiHidden/>
    <w:pPr>
      <w:numPr>
        <w:numId w:val="10"/>
        <w:ilvl w:val="3"/>
      </w:numPr>
      <w:spacing w:after="140" w:line="290" w:lineRule="auto"/>
      <w:outlineLvl w:val="3"/>
    </w:pPr>
    <w:rPr>
      <w:sz w:val="20"/>
      <w:rFonts w:ascii="Arial" w:hAnsi="Arial"/>
    </w:rPr>
  </w:style>
  <w:style w:customStyle="true" w:styleId="Schedule5" w:type="paragraph">
    <w:name w:val="Schedule 5"/>
    <w:basedOn w:val="a"/>
    <w:uiPriority w:val="99"/>
    <w:semiHidden/>
    <w:pPr>
      <w:numPr>
        <w:numId w:val="10"/>
        <w:ilvl w:val="4"/>
      </w:numPr>
      <w:spacing w:after="140" w:line="290" w:lineRule="auto"/>
      <w:outlineLvl w:val="4"/>
    </w:pPr>
    <w:rPr>
      <w:sz w:val="20"/>
      <w:rFonts w:ascii="Arial" w:hAnsi="Arial"/>
    </w:rPr>
  </w:style>
  <w:style w:customStyle="true" w:styleId="Schedule6" w:type="paragraph">
    <w:name w:val="Schedule 6"/>
    <w:basedOn w:val="a"/>
    <w:uiPriority w:val="99"/>
    <w:semiHidden/>
    <w:pPr>
      <w:numPr>
        <w:numId w:val="10"/>
        <w:ilvl w:val="5"/>
      </w:numPr>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tabs>
        <w:tab w:val="left" w:pos="720"/>
      </w:tabs>
    </w:pPr>
    <w:rPr>
      <w:b/>
      <w:caps/>
      <w:sz w:val="24"/>
      <w:rFonts w:ascii="Times New Roman" w:hAnsi="Times New Roman"/>
      <w:lang w:val="en-GB"/>
    </w:rPr>
  </w:style>
  <w:style w:customStyle="true" w:styleId="LBSchedule2-Alt" w:type="paragraph">
    <w:name w:val="LB Schedule 2 - Alt"/>
    <w:uiPriority w:val="12"/>
    <w:pPr>
      <w:numPr>
        <w:numId w:val="19"/>
        <w:ilvl w:val="1"/>
      </w:numPr>
      <w:jc w:val="both"/>
      <w:tabs>
        <w:tab w:val="left" w:pos="720"/>
      </w:tabs>
    </w:pPr>
    <w:rPr>
      <w:sz w:val="24"/>
      <w:rFonts w:ascii="Times New Roman" w:hAnsi="Times New Roman"/>
      <w:lang w:val="en-GB"/>
    </w:rPr>
  </w:style>
  <w:style w:customStyle="true" w:styleId="LBSchedule3-Alt" w:type="paragraph">
    <w:name w:val="LB Schedule 3 - Alt"/>
    <w:uiPriority w:val="12"/>
    <w:pPr>
      <w:numPr>
        <w:numId w:val="19"/>
        <w:ilvl w:val="3"/>
      </w:numPr>
      <w:jc w:val="both"/>
      <w:tabs>
        <w:tab w:val="left" w:pos="1440"/>
      </w:tabs>
    </w:pPr>
    <w:rPr>
      <w:sz w:val="24"/>
      <w:rFonts w:ascii="Times New Roman" w:hAnsi="Times New Roman"/>
      <w:lang w:val="en-GB"/>
    </w:rPr>
  </w:style>
  <w:style w:customStyle="true" w:styleId="LBSchedule4-Alt" w:type="paragraph">
    <w:name w:val="LB Schedule 4 - Alt"/>
    <w:uiPriority w:val="12"/>
    <w:pPr>
      <w:numPr>
        <w:numId w:val="19"/>
        <w:ilvl w:val="4"/>
      </w:numPr>
      <w:tabs>
        <w:tab w:val="left" w:pos="2160"/>
      </w:tabs>
    </w:pPr>
    <w:rPr>
      <w:sz w:val="24"/>
      <w:rFonts w:ascii="Times New Roman" w:hAnsi="Times New Roman"/>
      <w:lang w:val="en-GB"/>
    </w:rPr>
  </w:style>
  <w:style w:customStyle="true" w:styleId="LBSchedule5-Alt" w:type="paragraph">
    <w:name w:val="LB Schedule 5 - Alt"/>
    <w:uiPriority w:val="12"/>
    <w:pPr>
      <w:numPr>
        <w:numId w:val="19"/>
        <w:ilvl w:val="5"/>
      </w:numPr>
      <w:jc w:val="both"/>
      <w:tabs>
        <w:tab w:val="left" w:pos="2880"/>
      </w:tabs>
    </w:pPr>
    <w:rPr>
      <w:sz w:val="24"/>
      <w:rFonts w:ascii="Times New Roman" w:hAnsi="Times New Roman"/>
      <w:lang w:val="en-GB"/>
    </w:rPr>
  </w:style>
  <w:style w:customStyle="true" w:styleId="LBHeading1" w:type="paragraph">
    <w:name w:val="LB Heading 1"/>
    <w:pPr>
      <w:numPr>
        <w:numId w:val="12"/>
      </w:numPr>
      <w:jc w:val="center"/>
      <w:spacing w:before="240" w:after="120"/>
    </w:pPr>
    <w:rPr>
      <w:b/>
      <w:caps/>
      <w:sz w:val="24"/>
      <w:rFonts w:ascii="Times New Roman" w:hAnsi="Times New Roman"/>
    </w:rPr>
  </w:style>
  <w:style w:customStyle="true" w:styleId="LBHeading2" w:type="paragraph">
    <w:name w:val="LB Heading 2"/>
    <w:pPr>
      <w:numPr>
        <w:numId w:val="12"/>
        <w:ilvl w:val="1"/>
      </w:numPr>
      <w:jc w:val="both"/>
    </w:pPr>
    <w:rPr>
      <w:sz w:val="24"/>
      <w:rFonts w:ascii="Times New Roman" w:hAnsi="Times New Roman"/>
    </w:rPr>
  </w:style>
  <w:style w:customStyle="true" w:styleId="LBHeading3" w:type="paragraph">
    <w:name w:val="LB Heading 3"/>
    <w:pPr>
      <w:numPr>
        <w:numId w:val="12"/>
        <w:ilvl w:val="3"/>
      </w:numPr>
      <w:jc w:val="both"/>
    </w:pPr>
    <w:rPr>
      <w:sz w:val="24"/>
      <w:rFonts w:ascii="Times New Roman" w:hAnsi="Times New Roman"/>
    </w:rPr>
  </w:style>
  <w:style w:customStyle="true" w:styleId="LBHeading3-111" w:type="paragraph">
    <w:name w:val="LB Heading 3 - 1.1.1"/>
    <w:uiPriority w:val="99"/>
    <w:semiHidden/>
    <w:pPr>
      <w:numPr>
        <w:numId w:val="12"/>
        <w:ilvl w:val="2"/>
      </w:numPr>
      <w:jc w:val="both"/>
      <w:spacing w:before="120" w:after="120"/>
    </w:pPr>
    <w:rPr>
      <w:rFonts w:ascii="Times New Roman" w:hAnsi="Times New Roman"/>
      <w:lang w:val="en-US"/>
    </w:rPr>
  </w:style>
  <w:style w:customStyle="true" w:styleId="LBHeading4" w:type="paragraph">
    <w:name w:val="LB Heading 4"/>
    <w:pPr>
      <w:numPr>
        <w:numId w:val="12"/>
        <w:ilvl w:val="4"/>
      </w:numPr>
      <w:jc w:val="both"/>
    </w:pPr>
    <w:rPr>
      <w:sz w:val="24"/>
      <w:rFonts w:ascii="Times New Roman" w:hAnsi="Times New Roman"/>
    </w:rPr>
  </w:style>
  <w:style w:customStyle="true" w:styleId="LBHeading5" w:type="paragraph">
    <w:name w:val="LB Heading 5"/>
    <w:pPr>
      <w:numPr>
        <w:numId w:val="12"/>
        <w:ilvl w:val="5"/>
      </w:numPr>
      <w:jc w:val="both"/>
    </w:pPr>
    <w:rPr>
      <w:rFonts w:ascii="Times New Roman" w:hAnsi="Times New Roman"/>
    </w:rPr>
  </w:style>
  <w:style w:customStyle="true" w:styleId="LBHeading1-Alt" w:type="paragraph">
    <w:name w:val="LB Heading 1 - Alt"/>
    <w:uiPriority w:val="1"/>
    <w:pPr>
      <w:numPr>
        <w:numId w:val="11"/>
      </w:numPr>
      <w:jc w:val="center"/>
      <w:spacing w:before="240" w:after="120"/>
      <w:tabs>
        <w:tab w:val="left" w:pos="720"/>
      </w:tabs>
    </w:pPr>
    <w:rPr>
      <w:b/>
      <w:caps/>
      <w:sz w:val="24"/>
      <w:rFonts w:ascii="Times New Roman" w:hAnsi="Times New Roman"/>
      <w:lang w:val="en-GB"/>
    </w:rPr>
  </w:style>
  <w:style w:customStyle="true" w:styleId="LBHeading2-Alt" w:type="paragraph">
    <w:name w:val="LB Heading 2 - Alt"/>
    <w:uiPriority w:val="1"/>
    <w:pPr>
      <w:numPr>
        <w:numId w:val="11"/>
        <w:ilvl w:val="1"/>
      </w:numPr>
      <w:jc w:val="both"/>
    </w:pPr>
    <w:rPr>
      <w:sz w:val="24"/>
      <w:rFonts w:ascii="Times New Roman" w:hAnsi="Times New Roman"/>
      <w:lang w:val="en-GB"/>
    </w:rPr>
  </w:style>
  <w:style w:customStyle="true" w:styleId="LBHeading3-Alt" w:type="paragraph">
    <w:name w:val="LB Heading 3 - Alt"/>
    <w:uiPriority w:val="1"/>
    <w:pPr>
      <w:numPr>
        <w:numId w:val="11"/>
        <w:ilvl w:val="3"/>
      </w:numPr>
      <w:jc w:val="both"/>
    </w:pPr>
    <w:rPr>
      <w:sz w:val="24"/>
      <w:rFonts w:ascii="Times New Roman" w:hAnsi="Times New Roman"/>
      <w:lang w:val="en-GB"/>
    </w:rPr>
  </w:style>
  <w:style w:customStyle="true" w:styleId="LBHeading3-111Alt" w:type="paragraph">
    <w:name w:val="LB Heading 3 - 1.1.1 Alt"/>
    <w:uiPriority w:val="99"/>
    <w:semiHidden/>
    <w:pPr>
      <w:numPr>
        <w:numId w:val="11"/>
        <w:ilvl w:val="2"/>
      </w:numPr>
      <w:jc w:val="both"/>
      <w:spacing w:before="120" w:after="120"/>
      <w:tabs>
        <w:tab w:val="left" w:pos="720"/>
      </w:tabs>
    </w:pPr>
    <w:rPr>
      <w:rFonts w:ascii="Times New Roman" w:hAnsi="Times New Roman"/>
    </w:rPr>
  </w:style>
  <w:style w:customStyle="true" w:styleId="LBHeading4-Alt" w:type="paragraph">
    <w:name w:val="LB Heading 4 - Alt"/>
    <w:uiPriority w:val="1"/>
    <w:pPr>
      <w:numPr>
        <w:numId w:val="11"/>
        <w:ilvl w:val="4"/>
      </w:numPr>
      <w:jc w:val="both"/>
    </w:pPr>
    <w:rPr>
      <w:sz w:val="24"/>
      <w:rFonts w:ascii="Times New Roman" w:hAnsi="Times New Roman"/>
      <w:lang w:val="en-GB"/>
    </w:rPr>
  </w:style>
  <w:style w:customStyle="true" w:styleId="LBHeading5-Alt" w:type="paragraph">
    <w:name w:val="LB Heading 5 - Alt"/>
    <w:uiPriority w:val="1"/>
    <w:pPr>
      <w:numPr>
        <w:numId w:val="11"/>
        <w:ilvl w:val="5"/>
      </w:numPr>
      <w:jc w:val="both"/>
    </w:pPr>
    <w:rPr>
      <w:sz w:val="24"/>
      <w:rFonts w:ascii="Times New Roman" w:hAnsi="Times New Roman"/>
      <w:lang w:val="en-GB"/>
    </w:rPr>
  </w:style>
  <w:style w:customStyle="true" w:styleId="Parties-Alt" w:type="paragraph">
    <w:name w:val="Parties - Alt"/>
    <w:uiPriority w:val="13"/>
    <w:semiHidden/>
    <w:pPr>
      <w:numPr>
        <w:numId w:val="14"/>
        <w:ilvl w:val="1"/>
      </w:numPr>
      <w:jc w:val="both"/>
      <w:spacing w:before="120" w:after="120"/>
    </w:pPr>
    <w:rPr>
      <w:rFonts w:ascii="Times New Roman" w:hAnsi="Times New Roman"/>
    </w:rPr>
  </w:style>
  <w:style w:customStyle="true" w:styleId="Recitals-Alt" w:type="paragraph">
    <w:name w:val="Recitals - Alt"/>
    <w:uiPriority w:val="13"/>
    <w:semiHidden/>
    <w:pPr>
      <w:numPr>
        <w:numId w:val="14"/>
      </w:numPr>
      <w:jc w:val="both"/>
      <w:spacing w:before="120" w:after="120"/>
    </w:pPr>
    <w:rPr>
      <w:rFonts w:ascii="Times New Roman" w:hAnsi="Times New Roman"/>
    </w:rPr>
  </w:style>
  <w:style w:customStyle="true" w:styleId="LBSchedule3-111Alt" w:type="paragraph">
    <w:name w:val="LB Schedule 3 - 1.1.1 Alt"/>
    <w:uiPriority w:val="99"/>
    <w:semiHidden/>
    <w:pPr>
      <w:numPr>
        <w:numId w:val="19"/>
        <w:ilvl w:val="2"/>
      </w:numPr>
      <w:jc w:val="both"/>
      <w:spacing w:before="120" w:after="120"/>
      <w:tabs>
        <w:tab w:val="left" w:pos="720"/>
      </w:tabs>
    </w:pPr>
    <w:rPr>
      <w:rFonts w:ascii="Times New Roman" w:hAnsi="Times New Roman"/>
      <w:lang w:val="en-US"/>
    </w:rPr>
  </w:style>
  <w:style w:customStyle="true" w:styleId="LBArabic1-Alt" w:type="paragraph">
    <w:name w:val="LB Arabic 1 - Alt"/>
    <w:uiPriority w:val="49"/>
    <w:pPr>
      <w:numPr>
        <w:numId w:val="13"/>
      </w:numPr>
      <w:jc w:val="both"/>
    </w:pPr>
    <w:rPr>
      <w:sz w:val="24"/>
      <w:rFonts w:ascii="Times New Roman" w:hAnsi="Times New Roman"/>
      <w:lang w:val="en-GB"/>
    </w:rPr>
  </w:style>
  <w:style w:customStyle="true" w:styleId="LBArabic2-Alt" w:type="paragraph">
    <w:name w:val="LB Arabic 2 - Alt"/>
    <w:uiPriority w:val="49"/>
    <w:pPr>
      <w:numPr>
        <w:numId w:val="13"/>
        <w:ilvl w:val="1"/>
      </w:numPr>
      <w:jc w:val="both"/>
    </w:pPr>
    <w:rPr>
      <w:sz w:val="24"/>
      <w:rFonts w:ascii="Times New Roman" w:hAnsi="Times New Roman"/>
      <w:lang w:val="en-GB"/>
    </w:rPr>
  </w:style>
  <w:style w:customStyle="true" w:styleId="LBArabic3-Alt" w:type="paragraph">
    <w:name w:val="LB Arabic 3 - Alt"/>
    <w:uiPriority w:val="49"/>
    <w:pPr>
      <w:numPr>
        <w:numId w:val="13"/>
        <w:ilvl w:val="2"/>
      </w:numPr>
      <w:jc w:val="both"/>
    </w:pPr>
    <w:rPr>
      <w:sz w:val="24"/>
      <w:rFonts w:ascii="Times New Roman" w:hAnsi="Times New Roman"/>
      <w:lang w:val="en-GB"/>
    </w:rPr>
  </w:style>
  <w:style w:customStyle="true" w:styleId="LBArabic4-Alt" w:type="paragraph">
    <w:name w:val="LB Arabic 4 - Alt"/>
    <w:uiPriority w:val="49"/>
    <w:pPr>
      <w:numPr>
        <w:numId w:val="13"/>
        <w:ilvl w:val="3"/>
      </w:numPr>
      <w:jc w:val="both"/>
    </w:pPr>
    <w:rPr>
      <w:sz w:val="24"/>
      <w:rFonts w:ascii="Times New Roman" w:hAnsi="Times New Roman"/>
      <w:lang w:val="en-GB"/>
    </w:rPr>
  </w:style>
  <w:style w:customStyle="true" w:styleId="LBArabic5-Alt" w:type="paragraph">
    <w:name w:val="LB Arabic 5 - Alt"/>
    <w:uiPriority w:val="49"/>
    <w:pPr>
      <w:numPr>
        <w:numId w:val="13"/>
        <w:ilvl w:val="4"/>
      </w:numPr>
      <w:jc w:val="both"/>
    </w:pPr>
    <w:rPr>
      <w:sz w:val="24"/>
      <w:rFonts w:ascii="Times New Roman" w:hAnsi="Times New Roman"/>
      <w:lang w:val="en-GB"/>
    </w:rPr>
  </w:style>
  <w:style w:customStyle="true" w:styleId="LBArabic6-Alt" w:type="paragraph">
    <w:name w:val="LB Arabic 6 - Alt"/>
    <w:uiPriority w:val="49"/>
    <w:pPr>
      <w:numPr>
        <w:numId w:val="13"/>
        <w:ilvl w:val="5"/>
      </w:numPr>
      <w:jc w:val="both"/>
    </w:pPr>
    <w:rPr>
      <w:sz w:val="24"/>
      <w:rFonts w:ascii="Times New Roman" w:hAnsi="Times New Roman"/>
      <w:lang w:val="en-GB"/>
    </w:rPr>
  </w:style>
  <w:style w:customStyle="true" w:styleId="BdyText2" w:type="paragraph">
    <w:name w:val="Bоdy Text 2"/>
    <w:uiPriority w:val="2"/>
    <w:semiHidden/>
    <w:pPr>
      <w:jc w:val="both"/>
      <w:ind w:left="720"/>
      <w:spacing w:before="120" w:after="120"/>
    </w:pPr>
    <w:rPr>
      <w:rFonts w:ascii="Times New Roman" w:hAnsi="Times New Roman"/>
    </w:r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pPr>
    <w:rPr>
      <w:sz w:val="24"/>
      <w:rFonts w:ascii="Times New Roman" w:hAnsi="Times New Roman"/>
    </w:rPr>
  </w:style>
  <w:style w:customStyle="true" w:styleId="LBScheduleParties-Alt" w:type="paragraph">
    <w:name w:val="LB Schedule Parties - Alt"/>
    <w:pPr>
      <w:numPr>
        <w:numId w:val="18"/>
      </w:numPr>
      <w:jc w:val="both"/>
    </w:pPr>
    <w:rPr>
      <w:sz w:val="24"/>
      <w:rFonts w:ascii="Times New Roman" w:hAnsi="Times New Roman"/>
      <w:lang w:val="en-GB"/>
    </w:rPr>
  </w:style>
  <w:style w:styleId="af6" w:type="paragraph">
    <w:name w:val="List Paragraph"/>
    <w:basedOn w:val="a"/>
    <w:link w:val="af7"/>
    <w:uiPriority w:val="34"/>
    <w:pPr>
      <w:ind w:left="720"/>
      <w:contextualSpacing/>
    </w:pPr>
  </w:style>
  <w:style w:customStyle="true" w:styleId="LBSimple1" w:type="paragraph">
    <w:name w:val="LB Simple 1"/>
    <w:uiPriority w:val="15"/>
    <w:pPr>
      <w:numPr>
        <w:numId w:val="21"/>
      </w:numPr>
      <w:jc w:val="both"/>
    </w:pPr>
    <w:rPr>
      <w:sz w:val="24"/>
      <w:rFonts w:ascii="Times New Roman" w:hAnsi="Times New Roman"/>
    </w:rPr>
  </w:style>
  <w:style w:customStyle="true" w:styleId="LBSimple1-Alt" w:type="paragraph">
    <w:name w:val="LB Simple 1 - Alt"/>
    <w:uiPriority w:val="16"/>
    <w:pPr>
      <w:numPr>
        <w:numId w:val="22"/>
      </w:numPr>
      <w:jc w:val="both"/>
    </w:pPr>
    <w:rPr>
      <w:sz w:val="24"/>
      <w:rFonts w:ascii="Times New Roman" w:hAnsi="Times New Roman"/>
      <w:lang w:val="en-GB"/>
    </w:rPr>
  </w:style>
  <w:style w:customStyle="true" w:styleId="LBSimple2" w:type="paragraph">
    <w:name w:val="LB Simple 2"/>
    <w:uiPriority w:val="15"/>
    <w:pPr>
      <w:numPr>
        <w:numId w:val="21"/>
        <w:ilvl w:val="1"/>
      </w:numPr>
      <w:jc w:val="both"/>
    </w:pPr>
    <w:rPr>
      <w:sz w:val="24"/>
      <w:rFonts w:ascii="Times New Roman" w:hAnsi="Times New Roman"/>
    </w:rPr>
  </w:style>
  <w:style w:customStyle="true" w:styleId="LBSimple2-Alt" w:type="paragraph">
    <w:name w:val="LB Simple 2 - Alt"/>
    <w:uiPriority w:val="16"/>
    <w:pPr>
      <w:numPr>
        <w:numId w:val="22"/>
        <w:ilvl w:val="1"/>
      </w:numPr>
      <w:jc w:val="both"/>
    </w:pPr>
    <w:rPr>
      <w:sz w:val="24"/>
      <w:rFonts w:ascii="Times New Roman" w:hAnsi="Times New Roman"/>
      <w:lang w:val="en-GB"/>
    </w:rPr>
  </w:style>
  <w:style w:customStyle="true" w:styleId="LBSimple3-Alt" w:type="paragraph">
    <w:name w:val="LB Simple 3 - Alt"/>
    <w:uiPriority w:val="16"/>
    <w:pPr>
      <w:numPr>
        <w:numId w:val="22"/>
        <w:ilvl w:val="2"/>
      </w:numPr>
      <w:jc w:val="both"/>
    </w:pPr>
    <w:rPr>
      <w:sz w:val="24"/>
      <w:rFonts w:ascii="Times New Roman" w:hAnsi="Times New Roman"/>
      <w:lang w:val="en-GB"/>
    </w:rPr>
  </w:style>
  <w:style w:customStyle="true" w:styleId="LBSimple3" w:type="paragraph">
    <w:name w:val="LB Simple 3"/>
    <w:uiPriority w:val="15"/>
    <w:pPr>
      <w:numPr>
        <w:numId w:val="21"/>
        <w:ilvl w:val="2"/>
      </w:numPr>
      <w:jc w:val="both"/>
    </w:pPr>
    <w:rPr>
      <w:sz w:val="24"/>
      <w:rFonts w:ascii="Times New Roman" w:hAnsi="Times New Roman"/>
    </w:rPr>
  </w:style>
  <w:style w:customStyle="true" w:styleId="LBGovstyle1" w:type="paragraph">
    <w:name w:val="LB Gov style 1"/>
    <w:uiPriority w:val="98"/>
    <w:pPr>
      <w:numPr>
        <w:numId w:val="29"/>
      </w:numPr>
      <w:jc w:val="center"/>
      <w:spacing w:before="240" w:after="120"/>
    </w:pPr>
    <w:rPr>
      <w:b/>
      <w:sz w:val="24"/>
      <w:rFonts w:ascii="Times New Roman" w:hAnsi="Times New Roman"/>
    </w:rPr>
  </w:style>
  <w:style w:customStyle="true" w:styleId="LBGovstyle2" w:type="paragraph">
    <w:name w:val="LB Gov style 2"/>
    <w:uiPriority w:val="98"/>
    <w:pPr>
      <w:numPr>
        <w:numId w:val="29"/>
        <w:ilvl w:val="1"/>
      </w:numPr>
      <w:jc w:val="both"/>
    </w:pPr>
    <w:rPr>
      <w:sz w:val="24"/>
      <w:rFonts w:ascii="Times New Roman" w:hAnsi="Times New Roman"/>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pPr>
    <w:rPr>
      <w:b/>
      <w:sz w:val="24"/>
      <w:rFonts w:ascii="Times New Roman" w:hAnsi="Times New Roman"/>
      <w:lang w:val="en-US"/>
    </w:rPr>
  </w:style>
  <w:style w:customStyle="true" w:styleId="LBGovstyle1-Alt0" w:type="character">
    <w:name w:val="LB Gov style 1 - Alt Знак"/>
    <w:basedOn w:val="a0"/>
    <w:link w:val="LBGovstyle1-Alt"/>
    <w:uiPriority w:val="99"/>
    <w:rPr>
      <w:b/>
      <w:sz w:val="24"/>
      <w:rFonts w:ascii="Times New Roman" w:hAnsi="Times New Roman"/>
      <w:lang w:val="en-US"/>
    </w:rPr>
  </w:style>
  <w:style w:customStyle="true" w:styleId="LBGovstyle2-Alt" w:type="paragraph">
    <w:name w:val="LB Gov style 2 - Alt"/>
    <w:uiPriority w:val="99"/>
    <w:pPr>
      <w:numPr>
        <w:numId w:val="23"/>
        <w:ilvl w:val="1"/>
      </w:numPr>
      <w:jc w:val="both"/>
      <w:ind w:left="0" w:firstLine="0"/>
    </w:pPr>
    <w:rPr>
      <w:sz w:val="24"/>
      <w:rFonts w:ascii="Times New Roman" w:hAnsi="Times New Roman"/>
      <w:lang w:val="en-US"/>
    </w:rPr>
  </w:style>
  <w:style w:customStyle="true" w:styleId="LBGovstyle3-Alt" w:type="paragraph">
    <w:name w:val="LB Gov style 3 - Alt"/>
    <w:uiPriority w:val="99"/>
    <w:pPr>
      <w:numPr>
        <w:numId w:val="23"/>
        <w:ilvl w:val="2"/>
      </w:numPr>
      <w:jc w:val="both"/>
      <w:ind w:left="0" w:firstLine="0"/>
    </w:pPr>
    <w:rPr>
      <w:sz w:val="24"/>
      <w:rFonts w:ascii="Times New Roman" w:hAnsi="Times New Roman"/>
      <w:lang w:val="en-US"/>
    </w:rPr>
  </w:style>
  <w:style w:customStyle="true" w:styleId="LBGovstyle4-Alt" w:type="paragraph">
    <w:name w:val="LB Gov style 4 - Alt"/>
    <w:uiPriority w:val="99"/>
    <w:pPr>
      <w:numPr>
        <w:numId w:val="23"/>
        <w:ilvl w:val="3"/>
      </w:numPr>
      <w:jc w:val="both"/>
    </w:pPr>
    <w:rPr>
      <w:sz w:val="24"/>
      <w:rFonts w:ascii="Times New Roman" w:hAnsi="Times New Roman"/>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9"/>
        <w:ilvl w:val="5"/>
      </w:numPr>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af7" w:type="character">
    <w:name w:val="Абзац списка Знак"/>
    <w:link w:val="af6"/>
    <w:uiPriority w:val="34"/>
    <w:rPr>
      <w:sz w:val="22"/>
      <w:rFonts w:ascii="Times New Roman" w:hAnsi="Times New Roman"/>
    </w:rPr>
  </w:style>
  <w:style w:customStyle="true" w:styleId="LBGovStyle7" w:type="paragraph">
    <w:name w:val="LB Gov Style 7"/>
    <w:basedOn w:val="LBGovstyle6"/>
    <w:uiPriority w:val="98"/>
    <w:pPr>
      <w:numPr>
        <w:ilvl w:val="6"/>
      </w:numPr>
    </w:pPr>
  </w:style>
  <w:style w:customStyle="true" w:styleId="LFO24" w:type="numbering">
    <w:name w:val="LFO24"/>
    <w:basedOn w:val="a2"/>
    <w:pPr>
      <w:numPr>
        <w:numId w:val="24"/>
      </w:numPr>
    </w:pPr>
  </w:style>
  <w:style w:customStyle="true" w:styleId="LBRoman1-Alt" w:type="paragraph">
    <w:name w:val="LB Roman 1 - Alt"/>
    <w:uiPriority w:val="50"/>
    <w:pPr>
      <w:jc w:val="both"/>
      <w:ind w:left="720" w:hanging="720"/>
      <w:spacing w:before="120" w:after="120"/>
    </w:pPr>
    <w:rPr>
      <w:rFonts w:ascii="Times New Roman" w:hAnsi="Times New Roman"/>
      <w:lang w:val="en-GB"/>
    </w:rPr>
  </w:style>
  <w:style w:customStyle="true" w:styleId="LBRoman2-Alt" w:type="paragraph">
    <w:name w:val="LB Roman 2 - Alt"/>
    <w:uiPriority w:val="50"/>
    <w:pPr>
      <w:jc w:val="both"/>
      <w:ind w:left="1440" w:hanging="720"/>
      <w:spacing w:before="120" w:after="120"/>
    </w:pPr>
    <w:rPr>
      <w:rFonts w:ascii="Times New Roman" w:hAnsi="Times New Roman"/>
      <w:lang w:val="en-GB"/>
    </w:rPr>
  </w:style>
  <w:style w:customStyle="true" w:styleId="LBRoman3-Alt" w:type="paragraph">
    <w:name w:val="LB Roman 3 - Alt"/>
    <w:uiPriority w:val="50"/>
    <w:pPr>
      <w:jc w:val="both"/>
      <w:ind w:left="2160" w:hanging="720"/>
      <w:spacing w:before="120" w:after="120"/>
      <w:tabs>
        <w:tab w:val="num" w:pos="1440"/>
      </w:tabs>
    </w:pPr>
    <w:rPr>
      <w:rFonts w:ascii="Times New Roman" w:hAnsi="Times New Roman"/>
      <w:lang w:val="en-GB"/>
    </w:rPr>
  </w:style>
  <w:style w:customStyle="true" w:styleId="LBRoman4-Alt" w:type="paragraph">
    <w:name w:val="LB Roman 4 - Alt"/>
    <w:uiPriority w:val="50"/>
    <w:pPr>
      <w:jc w:val="both"/>
      <w:ind w:left="2880" w:hanging="720"/>
      <w:spacing w:before="120" w:after="120"/>
      <w:tabs>
        <w:tab w:val="num" w:pos="2160"/>
      </w:tabs>
    </w:pPr>
    <w:rPr>
      <w:rFonts w:ascii="Times New Roman" w:hAnsi="Times New Roman"/>
      <w:lang w:val="en-GB"/>
    </w:rPr>
  </w:style>
  <w:style w:customStyle="true" w:styleId="LBRoman5-Alt" w:type="paragraph">
    <w:name w:val="LB Roman 5 - Alt"/>
    <w:uiPriority w:val="50"/>
    <w:pPr>
      <w:jc w:val="both"/>
      <w:ind w:left="3600" w:hanging="720"/>
      <w:spacing w:before="120" w:after="120"/>
    </w:pPr>
    <w:rPr>
      <w:rFonts w:ascii="Times New Roman" w:hAnsi="Times New Roman"/>
      <w:lang w:val="en-GB"/>
    </w:rPr>
  </w:style>
  <w:style w:customStyle="true" w:styleId="VegasLex" w:type="table">
    <w:name w:val="Vegas Lex"/>
    <w:basedOn w:val="a1"/>
    <w:uiPriority w:val="99"/>
    <w:tblPr/>
    <w:pPr>
      <w:jc w:val="center"/>
    </w:pPr>
    <w:rPr>
      <w:color w:val="0b1107"/>
      <w:rFonts w:ascii="Times New Roman" w:hAnsi="Times New Roman"/>
    </w:rPr>
  </w:style>
  <w:style w:customStyle="true" w:styleId="LBRoman2" w:type="paragraph">
    <w:name w:val="LB Roman 2"/>
    <w:basedOn w:val="22"/>
    <w:uiPriority w:val="49"/>
    <w:pPr>
      <w:ind w:left="1440" w:hanging="720"/>
      <w:spacing w:after="0" w:line="240" w:lineRule="auto"/>
      <w:tabs>
        <w:tab w:val="num" w:pos="1440"/>
      </w:tabs>
    </w:pPr>
    <w:rPr>
      <w:sz w:val="24"/>
    </w:rPr>
  </w:style>
  <w:style w:styleId="af8" w:type="paragraph">
    <w:name w:val="endnote text"/>
    <w:basedOn w:val="a"/>
    <w:link w:val="af9"/>
    <w:uiPriority w:val="99"/>
    <w:semiHidden/>
    <w:rPr>
      <w:sz w:val="20"/>
    </w:rPr>
  </w:style>
  <w:style w:customStyle="true" w:styleId="af9" w:type="character">
    <w:name w:val="Текст концевой сноски Знак"/>
    <w:basedOn w:val="a0"/>
    <w:link w:val="af8"/>
    <w:uiPriority w:val="99"/>
    <w:semiHidden/>
    <w:rPr>
      <w:rFonts w:ascii="Times New Roman" w:hAnsi="Times New Roman"/>
    </w:rPr>
  </w:style>
  <w:style w:styleId="afa" w:type="character">
    <w:name w:val="endnote reference"/>
    <w:basedOn w:val="a0"/>
    <w:uiPriority w:val="99"/>
    <w:semiHidden/>
    <w:rPr>
      <w:vertAlign w:val="superscript"/>
    </w:rPr>
  </w:style>
  <w:style w:customStyle="true" w:styleId="BulletListFooterTextnumberedParagraphedeliste1lp1NumBullet1TableNumberParagraphBulletNumberBulletrListParagraph1ListParagraph2Liste"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sz w:val="24"/>
      <w:rFonts w:ascii="Times New Roman" w:hAnsi="Times New Roman"/>
    </w:rPr>
  </w:style>
  <w:style w:customStyle="true" w:styleId="ol" w:type="paragraph">
    <w:name w:val="ol"/>
  </w:style>
  <w:style w:customStyle="true" w:styleId="ul" w:type="paragraph">
    <w:name w:val="ul"/>
  </w:style>
  <w:style w:customStyle="true" w:styleId="MsoNormal0" w:type="paragraph">
    <w:name w:val="MsoNormal"/>
    <w:rPr>
      <w:sz w:val="24"/>
      <w:rFonts w:ascii="Times New Roman" w:hAnsi="Times New Roman"/>
    </w:rPr>
  </w:style>
  <w:style w:customStyle="true" w:styleId="BulletListFooterTextnumberedParagraphedeliste1lp1NumBullet1TableNumberParagraphBulletNumberBulletrListParagraph1ListParagraph2ListParagraph21Listeafsnit1PargrafodaLista1BulletlistList"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sz w:val="24"/>
      <w:rFonts w:ascii="Times New Roman" w:hAnsi="Times New Roman"/>
    </w:rPr>
  </w:style>
  <w:style w:customStyle="true" w:styleId="MsoChpDefault" w:type="paragraph">
    <w:name w:val="MsoChpDefault"/>
  </w:style>
  <w:style w:customStyle="true" w:styleId="MsoPapDefault" w:type="paragraph">
    <w:name w:val="MsoPapDefault"/>
    <w:pPr>
      <w:spacing w:after="200" w:line="276" w:lineRule="auto"/>
    </w:pPr>
  </w:style>
  <w:style w:customStyle="true" w:styleId="WordSection1" w:type="paragraph">
    <w:name w:val="WordSection1"/>
  </w:style>
  <w:style w:customStyle="true" w:styleId="MsoNormaldoczillaStyle1" w:type="paragraph">
    <w:name w:val="MsoNormal_doczillaStyle_1"/>
    <w:rPr>
      <w:sz w:val="24"/>
      <w:rFonts w:ascii="Times New Roman" w:hAnsi="Times New Roman"/>
    </w:rPr>
  </w:style>
  <w:style w:customStyle="true" w:styleId="MsoChpDefaultdoczillaStyle1" w:type="paragraph">
    <w:name w:val="MsoChpDefault_doczillaStyle_1"/>
  </w:style>
  <w:style w:customStyle="true" w:styleId="MsoPapDefaultdoczillaStyle1" w:type="paragraph">
    <w:name w:val="MsoPapDefault_doczillaStyle_1"/>
    <w:pPr>
      <w:spacing w:after="200" w:line="276" w:lineRule="auto"/>
    </w:pPr>
  </w:style>
  <w:style w:customStyle="true" w:styleId="WordSection1doczillaStyle1" w:type="paragraph">
    <w:name w:val="WordSection1_doczillaStyle_1"/>
  </w:style>
  <w:style w:customStyle="true" w:styleId="BulletListFooterTextnumberedParagraphedeliste1lp1NumBullet1TableNumberParagraphBulletNumberBulletrListParagraph1ListParagraph2Liste0" w:type="character">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sz w:val="24"/>
      <w:rFonts w:ascii="Times New Roman" w:hAnsi="Times New Roman"/>
    </w:rPr>
  </w:style>
  <w:style w:customStyle="true" w:styleId="oldoczillaStyle1" w:type="paragraph">
    <w:name w:val="ol_doczillaStyle_1"/>
  </w:style>
  <w:style w:customStyle="true" w:styleId="uldoczillaStyle1" w:type="paragraph">
    <w:name w:val="ul_doczillaStyle_1"/>
  </w:style>
  <w:style w:customStyle="true" w:styleId="BulletListFooterTextnumberedParagraphedeliste1lp1NumBullet1TableNumberParagraphBulletNumberBulletrListParagraph1ListParagraph2ListParagraph21Listeafsnit1PargrafodaLista1BulletlistList0" w:type="paragraph">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sz w:val="24"/>
      <w:rFonts w:ascii="Times New Roman" w:hAnsi="Times New Roman"/>
    </w:rPr>
  </w:style>
  <w:style w:customStyle="true" w:styleId="MsoNormaldoczillaStyle2" w:type="paragraph">
    <w:name w:val="MsoNormal_doczillaStyle_2"/>
    <w:rPr>
      <w:sz w:val="24"/>
      <w:rFonts w:ascii="Times New Roman" w:hAnsi="Times New Roman"/>
    </w:rPr>
  </w:style>
  <w:style w:customStyle="true" w:styleId="MsoChpDefaultdoczillaStyle2" w:type="paragraph">
    <w:name w:val="MsoChpDefault_doczillaStyle_2"/>
    <w:rPr>
      <w:sz w:val="20"/>
    </w:rPr>
  </w:style>
  <w:style w:customStyle="true" w:styleId="WordSection1doczillaStyle2" w:type="paragraph">
    <w:name w:val="WordSection1_doczillaStyle_2"/>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4"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sz w:val="20"/>
      <w:rFonts w:ascii="Times New Roman" w:hAnsi="Times New Roman"/>
    </w:rPr>
  </w:style>
  <w:style w:customStyle="true" w:styleId="MsoNormaldoczillaStyle3" w:type="paragraph">
    <w:name w:val="MsoNormal_doczillaStyle_3"/>
    <w:rPr>
      <w:sz w:val="24"/>
      <w:rFonts w:ascii="Times New Roman" w:hAnsi="Times New Roman"/>
    </w:rPr>
  </w:style>
  <w:style w:customStyle="true" w:styleId="VL" w:type="paragraph">
    <w:name w:val="VL_Основной текст"/>
    <w:uiPriority w:val="99"/>
    <w:pPr>
      <w:jc w:val="both"/>
      <w:spacing w:before="240"/>
    </w:pPr>
    <w:rPr>
      <w:color w:val="1e0e01"/>
    </w:rPr>
  </w:style>
  <w:style w:customStyle="true" w:styleId="MsoChpDefaultdoczillaStyle3" w:type="paragraph">
    <w:name w:val="MsoChpDefault_doczillaStyle_3"/>
    <w:rPr>
      <w:sz w:val="20"/>
    </w:rPr>
  </w:style>
  <w:style w:customStyle="true" w:styleId="WordSection1doczillaStyle3" w:type="paragraph">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ilya.akhmadiev</cp:lastModifiedBy>
  <dcterms:created xsi:type="dcterms:W3CDTF">2026-02-01T21:23:00+03:00</dcterms:created>
  <dcterms:modified xsi:type="dcterms:W3CDTF">2026-05-18T07:56:53.437+05:00</dcterms:modified>
  <dc:title>Пустой шаблон со стилями</dc:title>
  <cp:keywords>Шаблон;Пустой;Стили</cp:keywords>
  <cp:revision>1</cp:revision>
  <cp:lastPrinted>2014-05-26T14:27:00Z</cp:lastPrinted>
</cp:coreProperties>
</file>

<file path=doczilla/dataSources.xml><?xml version="1.0" encoding="utf-8"?>
<w:dataSources xmlns:w="http://schemas.openxmlformats.org/wordprocessingml/2006/main">
  <w:dataSource w:id="10">
    <w:identifier xml:space="preserve">ID10</w:identifier>
    <w:name xml:space="preserve">ЮЛ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2">
    <w:identifier xml:space="preserve">ID12</w:identifier>
    <w:name xml:space="preserve">Почтовый адрес филиала контрагента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3">
    <w:identifier xml:space="preserve">ID13</w:identifier>
    <w:name xml:space="preserve">ИП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4">
    <w:identifier xml:space="preserve">ID14</w:identifier>
    <w:name xml:space="preserve">ФЛ Адрес регистрации</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5">
    <w:identifier xml:space="preserve">ID15</w:identifier>
    <w:name xml:space="preserve">ФЛ Почтовый адрес исполнителя</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16">
    <w:identifier xml:space="preserve">ID16</w:identifier>
    <w:name xml:space="preserve">Почтовый адрес заказчика</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1">
    <w:identifier xml:space="preserve">ID21</w:identifier>
    <w:name xml:space="preserve">Адрес места оказания Услуг</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3">
    <w:identifier xml:space="preserve">ID23</w:identifier>
    <w:name xml:space="preserve">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4">
    <w:identifier xml:space="preserve">ID24</w:identifier>
    <w:name xml:space="preserve">ЮЛ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5">
    <w:identifier xml:space="preserve">ID25</w:identifier>
    <w:name xml:space="preserve">Филиал контрагента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6">
    <w:identifier xml:space="preserve">ID26</w:identifier>
    <w:name xml:space="preserve">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27">
    <w:identifier xml:space="preserve">ID27</w:identifier>
    <w:name xml:space="preserve">ИП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8">
    <w:identifier xml:space="preserve">ID28</w:identifier>
    <w:name xml:space="preserve">ФЛ Банк исполнителя</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29">
    <w:identifier xml:space="preserve">ID29</w:identifier>
    <w:name xml:space="preserve">Филиал Почты России</w:name>
    <w:dictionaryName xml:space="preserve">Справочник филиалов АО Почта России</w:dictionaryName>
    <w:dictionaryClass xml:space="preserve">pro.doczilla.russianpost.integration.dictionary.Branch</w:dictionaryClass>
  </w:dataSource>
  <w:dataSource w:id="30">
    <w:identifier xml:space="preserve">ID30</w:identifier>
    <w:name xml:space="preserve">Банка филиала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31">
    <w:identifier xml:space="preserve">ID31</w:identifier>
    <w:name xml:space="preserve">Банк филиала контрагента</w:name>
    <w:dictionaryName xml:space="preserve">Реквизиты банков (DaData)</w:dictionaryName>
    <w:dictionaryClass xml:space="preserve">ru.doczilla.dictionary.external.dadata.bank.BankDictionary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29573" w:guid="E0B261F7-AB2B-5BD0-25E9-B0471E02B6F7" w:kind="selector" w:selector="radio" w:type="string" w:input="normal" w:required="true">
      <w:identifier xml:space="preserve">ID29573</w:identifier>
      <w:name xml:space="preserve">Составляем:</w:name>
      <w:value>
        <w:number/>
        <w:boolean>false</w:boolean>
        <w:date/>
      </w:value>
      <w:element w:id="29530" w:guid="4861D3A4-6239-E630-D760-783FF2808961" w:kind="condition" w:selector="check" w:type="boolean" w:input="normal" w:required="false">
        <w:identifier xml:space="preserve">ID29530</w:identifier>
        <w:name xml:space="preserve">Проект договора для конкурентной закупки</w:name>
        <w:comment xml:space="preserve">Выберите этот вариант, если будут проводиться закупочные процедуры. Если заключается договор с единственным поставщиком, выберите другой вариант.</w:comment>
        <w:value>
          <w:number/>
          <w:boolean>true</w:boolean>
          <w:date/>
        </w:value>
      </w:element>
      <w:element w:id="29531" w:guid="608358D8-1661-9DA0-3A41-01625E00E32D" w:kind="condition" w:selector="check" w:type="boolean" w:input="normal" w:required="false">
        <w:identifier xml:space="preserve">ID29531</w:identifier>
        <w:name xml:space="preserve">Проект договора по итогам конкурентной закупки / Договор с единственным поставщиком</w:name>
        <w:comment xml:space="preserve">Выберите этот вариант, если составляется договор с единственным поставщиком или после проведения закупочных процедур</w:comment>
        <w:value>
          <w:number/>
          <w:boolean>false</w:boolean>
          <w:date/>
        </w:value>
        <w:element w:id="76651" w:guid="882FC34C-E0C3-E940-F5B7-D8555AC07AAF" w:kind="selector" w:selector="radio" w:type="string" w:input="normal" w:required="true">
          <w:identifier xml:space="preserve">ID76651</w:identifier>
          <w:name xml:space="preserve">Договор заключается с единственным поставщиком?</w:name>
          <w:element w:id="76652" w:guid="B0A607A5-F208-2697-E07D-0C90D6703A13" w:kind="condition" w:type="boolean" w:input="normal" w:required="false">
            <w:identifier xml:space="preserve">ID76652</w:identifier>
            <w:name xml:space="preserve">Да</w:name>
            <w:value>
              <w:boolean>true</w:boolean>
            </w:value>
            <w:element w:id="76654" w:guid="E012349D-747F-07A0-7754-C9238B269A00" w:kind="variable" w:type="string" w:input="normal" w:required="true">
              <w:identifier xml:space="preserve">ID76654</w:identifier>
              <w:name xml:space="preserve">Указать пункт, часть, статью Положения о закупке товаров, работ, услуг для нужд АО "Почта России"</w:name>
              <w:comment xml:space="preserve">Заполнить, если договор заключается с единственным поставщиком (подрядчиком, исполнителем), указав основание для закупки у единственного поставщика в соответствии с Положением о закупке, например, пп.2.28 п.2 ч.4.4.3 ст.44 Положения. Если договор заключается по результатам конкурентной процедуры из преамбулы надо исключить фразу «[руководствуясь [указать пункт, часть, статью Положения о закупке товаров, работ, услуг для нужд АО «Почта России».</w:comment>
            </w:element>
          </w:element>
          <w:element w:id="76653" w:guid="827BAD28-7465-3A18-7FDF-59470C103ACE" w:kind="condition" w:type="boolean" w:input="normal" w:required="false">
            <w:identifier xml:space="preserve">ID76653</w:identifier>
            <w:name xml:space="preserve">Нет</w:name>
            <w:value>
              <w:boolean>false</w:boolean>
            </w:value>
          </w:element>
        </w:element>
        <w:element w:id="29571" w:guid="A07F732B-1BAD-3DF0-6ED5-85B342FC3B19" w:kind="selector" w:selector="radio" w:type="string" w:input="normal" w:required="true">
          <w:identifier xml:space="preserve">ID29571</w:identifier>
          <w:name xml:space="preserve">Исполнитель:</w:name>
          <w:value>
            <w:number/>
            <w:boolean>false</w:boolean>
            <w:date/>
          </w:value>
          <w:element w:id="29537" w:guid="3C9A0702-1568-30B0-F95E-E562908061BC" w:kind="condition" w:selector="check" w:type="boolean" w:input="normal" w:required="false">
            <w:identifier xml:space="preserve">ID29537</w:identifier>
            <w:name xml:space="preserve">Российское лицо</w:name>
            <w:value>
              <w:visibility xml:space="preserve">!ID29530</w:visibility>
              <w:number/>
              <w:boolean>true</w:boolean>
              <w:date/>
            </w:value>
          </w:element>
          <w:element w:id="29532" w:guid="200536FA-83F5-0AA2-5C50-97FD6948C82D" w:kind="condition" w:selector="check" w:type="boolean" w:input="normal" w:required="false">
            <w:identifier xml:space="preserve">ID29532</w:identifier>
            <w:name xml:space="preserve">Иностранное лицо</w:name>
            <w:value>
              <w:visibility xml:space="preserve">!ID29530</w:visibility>
              <w:number/>
              <w:boolean>false</w:boolean>
              <w:date/>
            </w:value>
            <w:element w:id="54436" w:guid="EA589D03-7633-3438-716D-3430D6085B2B" w:kind="variable" w:selector="check" w:type="string" w:input="normal" w:required="true">
              <w:identifier xml:space="preserve">ID54436</w:identifier>
              <w:name xml:space="preserve">Полное наименование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6312" w:guid="E83A3026-69D7-CFA0-5114-5272A3702497" w:kind="variable" w:selector="check" w:type="string" w:input="normal" w:required="false">
              <w:identifier xml:space="preserve">ID56312</w:identifier>
              <w:name xml:space="preserve">Наименование страны, в соответствии с законодательством которой создан исполнитель</w:name>
              <w:value>
                <w:number/>
                <w:boolean>false</w:boolean>
                <w:date/>
              </w:value>
              <w:format>
                <w:number w:numeral="cardinal" w:rounding="none"/>
                <w:string w:letterCase="normal" w:grammarCase="nominative"/>
                <w:money xml:space="preserve">0,000.##</w:money>
                <w:date xml:space="preserve">dd.mm.yyyy</w:date>
              </w:format>
            </w:element>
            <w:element w:id="54390" w:guid="F0459683-FA6C-6140-B6CC-4A86B9284921" w:kind="variable" w:selector="check" w:type="string" w:input="normal" w:required="true">
              <w:identifier xml:space="preserve">ID54390</w:identifier>
              <w:name xml:space="preserve">Регистрационный номер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64370" w:guid="207671BC-A1F6-53E0-3A28-94DB5CD84951" w:kind="variable" w:selector="check" w:type="string" w:input="normal" w:required="true">
              <w:identifier xml:space="preserve">ID64370</w:identifier>
              <w:name xml:space="preserve">Регистрационный номер иностранного лица</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99" w:guid="30323814-B6C8-E9B0-BDD8-87DB39307D33" w:kind="variable" w:selector="check" w:type="string" w:input="normal" w:required="true">
              <w:identifier xml:space="preserve">ID54399</w:identifier>
              <w:name xml:space="preserve">Банковские реквизиты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47" w:guid="EBF6086B-E378-00D0-1AF8-81C0F3F0F8A4" w:kind="variable" w:selector="check" w:type="string" w:input="normal" w:required="false">
              <w:identifier xml:space="preserve">ID73747</w:identifier>
              <w:name xml:space="preserve">Адрес местонахождения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53" w:guid="4864B38A-DF03-A054-CCF6-5913F6F8B656" w:kind="variable" w:selector="check" w:type="string" w:input="normal" w:required="false">
              <w:identifier xml:space="preserve">ID73753</w:identifier>
              <w:name xml:space="preserve">Почтовый адрес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73755" w:guid="00C6EA05-A42E-47EB-A36B-F3998B684A90" w:kind="variable" w:selector="check" w:type="string" w:input="normal" w:required="false">
              <w:identifier xml:space="preserve">ID73755</w:identifier>
              <w:name xml:space="preserve">Телефон иностранной компании</w:name>
              <w:comment xml:space="preserve">Заполняется в формате +7 (495) 123 45 67</w:comment>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4510" w:guid="88132491-CB75-38B0-4C7E-857D020062D8" w:kind="variable" w:selector="check" w:type="string" w:input="normal" w:required="false">
              <w:identifier xml:space="preserve">ID54510</w:identifier>
              <w:name xml:space="preserve">E-mail иностранной компании</w:name>
              <w:value>
                <w:visibility xml:space="preserve">ID29531&amp;ID29532&amp;ID76495</w:visibility>
                <w:number/>
                <w:boolean>false</w:boolean>
                <w:date/>
              </w:value>
              <w:format>
                <w:number w:numeral="cardinal" w:rounding="none"/>
                <w:string w:letterCase="normal" w:grammarCase="nominative"/>
                <w:money xml:space="preserve">0,000.##</w:money>
                <w:date xml:space="preserve">dd.mm.yyyy</w:date>
              </w:format>
            </w:element>
            <w:element w:id="54438" w:guid="001966CA-EF2A-FECE-3795-0253D0602368" w:kind="variable" w:selector="check" w:type="string" w:input="normal" w:required="true">
              <w:identifier xml:space="preserve">ID54438</w:identifier>
              <w:name xml:space="preserve">ФИО руководителя иностранной компании</w:name>
              <w:value>
                <w:visibility xml:space="preserve">ID29531&amp;ID29532&amp;ID29534|ID29532&amp;ID29534|ID29532&amp;ID29534&amp;ID29542|ID29532&amp;ID29534&amp;ID29559|ID29532&amp;ID29534&amp;ID30085</w:visibility>
                <w:number/>
                <w:boolean>false</w:boolean>
                <w:date/>
              </w:value>
              <w:format>
                <w:number w:numeral="cardinal" w:rounding="none"/>
                <w:string w:letterCase="normal" w:grammarCase="nominative"/>
                <w:money xml:space="preserve">0,000.##</w:money>
                <w:date xml:space="preserve">dd.mm.yyyy</w:date>
              </w:format>
            </w:element>
            <w:element w:id="54440" w:guid="CA1CC28E-36D2-11EC-8013-09F147F0A8A3" w:kind="variable" w:selector="check" w:type="string" w:input="normal" w:required="true">
              <w:identifier xml:space="preserve">ID54440</w:identifier>
              <w:name xml:space="preserve">ФИО представителя иностранной компании</w:name>
              <w:value>
                <w:visibility xml:space="preserve">ID29531&amp;ID29532&amp;ID29535|ID29532&amp;ID29535|ID29532&amp;ID29535&amp;ID29542|ID29532&amp;ID29535&amp;ID29559|ID29532&amp;ID29535&amp;ID30085</w:visibility>
                <w:number/>
                <w:boolean>false</w:boolean>
                <w:date/>
              </w:value>
              <w:format>
                <w:number w:numeral="cardinal" w:rounding="none"/>
                <w:string w:letterCase="normal" w:grammarCase="nominative"/>
                <w:money xml:space="preserve">0,000.##</w:money>
                <w:date xml:space="preserve">dd.mm.yyyy</w:date>
              </w:format>
            </w:element>
            <w:element w:id="54437" w:guid="0847D1D6-71A1-A080-7E35-29D28970D13C" w:kind="variable" w:selector="check" w:type="string" w:input="normal" w:required="true">
              <w:identifier xml:space="preserve">ID54437</w:identifier>
              <w:name xml:space="preserve">Должность руководителя иностранной компании</w:name>
              <w:value>
                <w:visibility xml:space="preserve">ID29531&amp;ID29532&amp;ID29534|ID29532&amp;ID29534|ID29532&amp;ID29534&amp;ID29542|ID29532&amp;ID29534&amp;ID29559|ID29532&amp;ID29534&amp;ID30085</w:visibility>
                <w:number/>
                <w:boolean>false</w:boolean>
                <w:date/>
              </w:value>
              <w:format>
                <w:number w:numeral="cardinal" w:rounding="none"/>
                <w:string w:letterCase="normal" w:grammarCase="nominative"/>
                <w:money xml:space="preserve">0,000.##</w:money>
                <w:date xml:space="preserve">dd.mm.yyyy</w:date>
              </w:format>
            </w:element>
            <w:element w:id="54439" w:guid="E0BAAF8A-5D0D-0358-63E2-32BF18D07B88" w:kind="variable" w:selector="check" w:type="string" w:input="normal" w:required="true">
              <w:identifier xml:space="preserve">ID54439</w:identifier>
              <w:name xml:space="preserve">Должность представителя иностранной компании</w:name>
              <w:value>
                <w:visibility xml:space="preserve">ID29531&amp;ID29532&amp;ID29535|ID29532&amp;ID29535|ID29532&amp;ID29535&amp;ID29542|ID29532&amp;ID29535&amp;ID29559|ID29532&amp;ID29535&amp;ID30085</w:visibility>
                <w:number/>
                <w:boolean>false</w:boolean>
                <w:date/>
              </w:value>
              <w:format>
                <w:number w:numeral="cardinal" w:rounding="none"/>
                <w:string w:letterCase="normal" w:grammarCase="nominative"/>
                <w:money xml:space="preserve">0,000.##</w:money>
                <w:date xml:space="preserve">dd.mm.yyyy</w:date>
              </w:format>
            </w:element>
            <w:element w:id="54441" w:guid="18CD9EF6-E0EC-8B84-7B96-F0CA26B09E3B" w:kind="variable" w:selector="check" w:type="string" w:input="normal" w:required="true">
              <w:identifier xml:space="preserve">ID54441</w:identifier>
              <w:name xml:space="preserve">Документ-основание для руководителя иностранной компании</w:name>
              <w:comment xml:space="preserve">Например: «Доверенность №_ от__.__.__»</w:comment>
              <w:value>
                <w:visibility xml:space="preserve">ID29531&amp;ID29532&amp;ID29534</w:visibility>
                <w:number/>
                <w:boolean>false</w:boolean>
                <w:date/>
              </w:value>
              <w:format>
                <w:number w:numeral="cardinal" w:rounding="none"/>
                <w:string w:letterCase="normal" w:grammarCase="nominative"/>
                <w:money xml:space="preserve">0,000.##</w:money>
                <w:date xml:space="preserve">dd.mm.yyyy</w:date>
              </w:format>
            </w:element>
            <w:element w:id="54442" w:guid="E064B695-AFEA-64C0-7369-97EE98F0A87F" w:kind="variable" w:selector="check" w:type="string" w:input="normal" w:required="true">
              <w:identifier xml:space="preserve">ID54442</w:identifier>
              <w:name xml:space="preserve">Документ-основание для представителя иностранной компании</w:name>
              <w:value>
                <w:visibility xml:space="preserve">ID29531&amp;ID29532&amp;ID29535</w:visibility>
                <w:number/>
                <w:boolean>false</w:boolean>
                <w:date/>
              </w:value>
              <w:format>
                <w:number w:numeral="cardinal" w:rounding="none"/>
                <w:string w:letterCase="normal" w:grammarCase="nominative"/>
                <w:money xml:space="preserve">0,000.##</w:money>
                <w:date xml:space="preserve">dd.mm.yyyy</w:date>
              </w:format>
            </w:element>
            <w:element w:id="54443" w:guid="90F72B43-864B-53C0-2E0C-451539A87751" w:kind="variable" w:selector="check" w:type="string" w:input="normal" w:required="true">
              <w:identifier xml:space="preserve">ID54443</w:identifier>
              <w:name xml:space="preserve">ФИО иностранного исполнителя</w:name>
              <w:value>
                <w:visibility xml:space="preserve">ID29531&amp;ID29532&amp;ID29536|ID29532&amp;ID29536|ID29532&amp;ID29536&amp;ID29542|ID29532&amp;ID29536&amp;ID29559|ID29532&amp;ID29536&amp;ID30085</w:visibility>
                <w:number/>
                <w:boolean>false</w:boolean>
                <w:date/>
              </w:value>
              <w:format>
                <w:number w:numeral="cardinal" w:rounding="none"/>
                <w:string w:letterCase="normal" w:grammarCase="nominative"/>
                <w:money xml:space="preserve">0,000.##</w:money>
                <w:date xml:space="preserve">dd.mm.yyyy</w:date>
              </w:format>
            </w:element>
            <w:element w:id="56324" w:guid="E051C7CB-F20A-4630-F19E-BABD3A4840AC" w:kind="variable" w:selector="check" w:type="string" w:input="normal" w:required="true">
              <w:identifier xml:space="preserve">ID56324</w:identifier>
              <w:name xml:space="preserve">Наименование и реквизиты документа, удостоверяющего личность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48" w:guid="30BBAF7C-8709-13C0-D015-14FD97880864" w:kind="variable" w:selector="check" w:type="string" w:input="normal" w:required="false">
              <w:identifier xml:space="preserve">ID73748</w:identifier>
              <w:name xml:space="preserve">Адрес местонахождения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54" w:guid="C03E7DAE-4B5B-D8D0-6F8B-CCAF1842C5F4" w:kind="variable" w:selector="check" w:type="string" w:input="normal" w:required="false">
              <w:identifier xml:space="preserve">ID73754</w:identifier>
              <w:name xml:space="preserve">Почтовый адрес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98" w:guid="C04FFB54-BCE0-BE36-9D54-71173B62F1DE" w:kind="variable" w:selector="check" w:type="string" w:input="normal" w:required="true">
              <w:identifier xml:space="preserve">ID54398</w:identifier>
              <w:name xml:space="preserve">Банковские реквизиты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73756" w:guid="4096732D-EE2F-24E0-3B2E-7C7E3E10E963" w:kind="variable" w:selector="check" w:type="string" w:input="normal" w:required="false">
              <w:identifier xml:space="preserve">ID73756</w:identifier>
              <w:name xml:space="preserve">Телефон иностранного исполнителя</w:name>
              <w:comment xml:space="preserve">Заполняется в формате +7 (495) 123 45 67</w:comment>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id="54385" w:guid="00FF7128-E963-BF70-BA48-054EC2B01A4D" w:kind="variable" w:selector="check" w:type="string" w:input="normal" w:required="false">
              <w:identifier xml:space="preserve">ID54385</w:identifier>
              <w:name xml:space="preserve">E-mail иностранного исполнителя</w:name>
              <w:value>
                <w:visibility xml:space="preserve">ID29531&amp;ID29532&amp;ID29536</w:visibility>
                <w:number/>
                <w:boolean>false</w:boolean>
                <w:date/>
              </w:value>
              <w:format>
                <w:number w:numeral="cardinal" w:rounding="none"/>
                <w:string w:letterCase="normal" w:grammarCase="nominative"/>
                <w:money xml:space="preserve">0,000.##</w:money>
                <w:date xml:space="preserve">dd.mm.yyyy</w:date>
              </w:format>
            </w:element>
          </w:element>
        </w:element>
        <w:element w:id="29557" w:guid="90FEB368-2A63-5160-FD4B-E35AB740D0E1" w:kind="selector" w:selector="radio" w:type="string" w:input="normal" w:required="true">
          <w:identifier xml:space="preserve">ID29557</w:identifier>
          <w:name xml:space="preserve">Исполнитель:</w:name>
          <w:value>
            <w:number/>
            <w:boolean>false</w:boolean>
            <w:date/>
          </w:value>
          <w:element w:id="76495" w:guid="8474972A-3DA4-5540-3CC0-32B33A48E9B1" w:kind="condition" w:selector="check" w:type="boolean" w:input="normal" w:required="false">
            <w:identifier xml:space="preserve">ID76495</w:identifier>
            <w:name xml:space="preserve">Юридическое лицо</w:name>
            <w:value>
              <w:visibility xml:space="preserve">!ID29530</w:visibility>
              <w:number/>
              <w:boolean>true</w:boolean>
              <w:date/>
            </w:value>
            <w:element w:id="54444" w:guid="98505308-A87C-E150-86F9-819B0E13BADE" w:kind="variable" w:selector="check" w:type="string" w:input="dataSource" w:binding="76586" w:required="true">
              <w:identifier xml:space="preserve">ID54444</w:identifier>
              <w:name xml:space="preserve">Полное наименование исполнителя</w:name>
              <w:value>
                <w:visibility xml:space="preserve">ID29531&amp;ID29537&amp;ID76495</w:visibility>
                <w:boolean>false</w:boolean>
              </w:value>
            </w:element>
            <w:element w:id="29533" w:guid="92FB11B9-3799-3120-3F16-87B51A4837D8" w:kind="selector" w:selector="radio" w:type="string" w:input="normal" w:required="true">
              <w:identifier xml:space="preserve">ID29533</w:identifier>
              <w:name xml:space="preserve">Подписант от имени юридического лица:</w:name>
              <w:value>
                <w:number/>
                <w:boolean>false</w:boolean>
                <w:date/>
              </w:value>
              <w:element w:id="29534" w:guid="00AC347B-4694-3A40-C216-092751FAFF9A" w:kind="condition" w:selector="check" w:type="boolean" w:input="normal" w:required="false">
                <w:identifier xml:space="preserve">ID29534</w:identifier>
                <w:name xml:space="preserve">Руководитель</w:name>
                <w:value>
                  <w:visibility xml:space="preserve">!ID37052</w:visibility>
                  <w:number/>
                  <w:boolean>false</w:boolean>
                  <w:date/>
                </w:value>
                <w:element w:id="54446" w:guid="108CA311-DD7F-FB88-7EE0-1A0BF844EEE1" w:kind="variable" w:selector="check" w:type="string" w:input="dataSource" w:binding="76588" w:required="true">
                  <w:identifier xml:space="preserve">ID54446</w:identifier>
                  <w:name xml:space="preserve">ФИО руководителя исполнителя</w:name>
                  <w:value>
                    <w:visibility xml:space="preserve">ID29531&amp;ID29534&amp;ID29537|ID29534&amp;ID29537|ID29534&amp;ID29537&amp;ID29542|ID29534&amp;ID29537&amp;ID29559|ID29534&amp;ID29537&amp;ID30085</w:visibility>
                    <w:boolean>false</w:boolean>
                  </w:value>
                </w:element>
                <w:element w:id="54445" w:guid="603C7FC1-8787-CD30-EB77-F13685B8E0D0" w:kind="variable" w:selector="check" w:type="string" w:input="dataSource" w:binding="76587" w:required="true">
                  <w:identifier xml:space="preserve">ID54445</w:identifier>
                  <w:name xml:space="preserve">Должность руководителя исполнителя</w:name>
                  <w:value>
                    <w:visibility xml:space="preserve">ID29531&amp;ID29534&amp;ID29537|ID29534&amp;ID29537|ID29534&amp;ID29537&amp;ID29542|ID29534&amp;ID29537&amp;ID29559|ID29534&amp;ID29537&amp;ID30085</w:visibility>
                    <w:boolean>false</w:boolean>
                  </w:value>
                </w:element>
                <w:element w:id="54449" w:guid="84287331-068F-6ED0-C0CE-76E6F900D855" w:kind="variable" w:selector="check" w:type="string" w:input="normal" w:required="true">
                  <w:identifier xml:space="preserve">ID54449</w:identifier>
                  <w:name xml:space="preserve">Документ-основание для руководителя исполнителя</w:name>
                  <w:value>
                    <w:visibility xml:space="preserve">ID29531&amp;ID29534&amp;ID29537</w:visibility>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29535" w:guid="70292FB6-8E50-F4D8-8008-B4C108C03EEE" w:kind="condition" w:selector="check" w:type="boolean" w:input="normal" w:required="false">
                <w:identifier xml:space="preserve">ID29535</w:identifier>
                <w:name xml:space="preserve">Представитель по доверенности</w:name>
                <w:value>
                  <w:number/>
                  <w:boolean>true</w:boolean>
                  <w:date/>
                </w:value>
                <w:element w:id="54448" w:guid="109C52B4-0177-8CF8-1B53-7CC3E2241BA3" w:kind="variable" w:selector="check" w:type="string" w:input="normal" w:required="true">
                  <w:identifier xml:space="preserve">ID54448</w:identifier>
                  <w:name xml:space="preserve">ФИО представителя исполнителя</w:name>
                  <w:value>
                    <w:visibility xml:space="preserve">ID29531&amp;ID29535&amp;ID29537|ID29535&amp;ID29537|ID29535&amp;ID29537&amp;ID29542|ID29535&amp;ID29537&amp;ID29559|ID29535&amp;ID29537&amp;ID30085</w:visibility>
                    <w:number/>
                    <w:boolean>false</w:boolean>
                    <w:date/>
                  </w:value>
                  <w:format>
                    <w:number w:numeral="cardinal" w:rounding="none"/>
                    <w:string w:letterCase="normal" w:grammarCase="nominative"/>
                    <w:money xml:space="preserve">0,000.##</w:money>
                    <w:date xml:space="preserve">dd.mm.yyyy</w:date>
                  </w:format>
                </w:element>
                <w:element w:id="54447" w:guid="60835AC2-80A3-85B8-B44F-B43EB9B0923D" w:kind="variable" w:selector="check" w:type="string" w:input="normal" w:required="true">
                  <w:identifier xml:space="preserve">ID54447</w:identifier>
                  <w:name xml:space="preserve">Должность представителя исполнителя</w:name>
                  <w:value>
                    <w:visibility xml:space="preserve">ID29531&amp;ID29535&amp;ID29537|ID29535&amp;ID29537|ID29535&amp;ID29537&amp;ID29542|ID29535&amp;ID29537&amp;ID29559|ID29535&amp;ID29537&amp;ID30085</w:visibility>
                    <w:number/>
                    <w:boolean>false</w:boolean>
                    <w:date/>
                  </w:value>
                  <w:format>
                    <w:number w:numeral="cardinal" w:rounding="none"/>
                    <w:string w:letterCase="normal" w:grammarCase="nominative"/>
                    <w:money xml:space="preserve">0,000.##</w:money>
                    <w:date xml:space="preserve">dd.mm.yyyy</w:date>
                  </w:format>
                </w:element>
                <w:element w:id="54450" w:guid="0854EEE1-E7A3-C9D8-ACD3-13A38EC0095D" w:kind="variable" w:selector="check" w:type="string" w:input="normal" w:required="true">
                  <w:identifier xml:space="preserve">ID54450</w:identifier>
                  <w:name xml:space="preserve">Документ-основание для представителя исполнителя</w:name>
                  <w:comment xml:space="preserve">Например: «Доверенность №_ от__.__.__»</w:comment>
                  <w:value>
                    <w:visibility xml:space="preserve">ID29531&amp;ID29535&amp;ID29537</w:visibility>
                    <w:number/>
                    <w:boolean>false</w:boolean>
                    <w:date/>
                  </w:value>
                  <w:format>
                    <w:number w:numeral="cardinal" w:rounding="none"/>
                    <w:string w:letterCase="normal" w:grammarCase="nominative"/>
                    <w:money xml:space="preserve">0,000.##</w:money>
                    <w:date xml:space="preserve">dd.mm.yyyy</w:date>
                  </w:format>
                </w:element>
              </w:element>
            </w:element>
            <w:element w:id="56314" w:guid="50402E3A-6494-2588-2625-6E2E6B16449A" w:kind="variable" w:selector="check" w:type="string" w:input="dataSource" w:binding="76589" w:required="true">
              <w:identifier xml:space="preserve">ID56314</w:identifier>
              <w:name xml:space="preserve">Сокращенное наименование исполнителя</w:name>
              <w:value>
                <w:visibility xml:space="preserve">ID29531&amp;ID29537&amp;ID76495</w:visibility>
                <w:boolean>false</w:boolean>
              </w:value>
            </w:element>
            <w:element w:id="73745" w:guid="58BA3F8D-FCA2-F350-F004-94D0FA600738" w:kind="variable" w:selector="check" w:type="string" w:input="dataSource" w:binding="76591" w:required="true">
              <w:identifier xml:space="preserve">ID73745</w:identifier>
              <w:name xml:space="preserve">Адрес местонахождения исполнителя</w:name>
              <w:value>
                <w:visibility xml:space="preserve">ID29531&amp;ID29537&amp;ID76495</w:visibility>
                <w:boolean>false</w:boolean>
              </w:value>
            </w:element>
            <w:element w:id="73750" w:guid="BA016CB9-CD2E-33B0-41AD-F1CD59221214" w:kind="variable" w:selector="check" w:type="string" w:input="normal" w:required="false">
              <w:identifier xml:space="preserve">ID73750</w:identifier>
              <w:name xml:space="preserve">Почтовый адрес исполнителя</w:name>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6317" w:guid="F0B0DEE1-CC74-B484-5AE7-C42745485266" w:kind="variable" w:selector="check" w:type="string" w:input="dataSource" w:binding="76590" w:required="true">
              <w:identifier xml:space="preserve">ID56317</w:identifier>
              <w:name xml:space="preserve">ОГРН исполнителя</w:name>
              <w:value>
                <w:visibility xml:space="preserve">ID29531&amp;ID29537&amp;ID76495</w:visibility>
                <w:text xml:space="preserve" w:min="13" w:max="13"/>
                <w:boolean>false</w:boolean>
              </w:value>
            </w:element>
            <w:element w:id="54387" w:guid="7E3AF35C-4A6D-30F8-F923-A37866226AEC" w:kind="variable" w:selector="check" w:type="string" w:input="dataSource" w:binding="76584" w:required="true">
              <w:identifier xml:space="preserve">ID54387</w:identifier>
              <w:name xml:space="preserve">ИНН исполнителя</w:name>
              <w:comment xml:space="preserve">Введите ИНН для автозаполнения реквизитов</w:comment>
              <w:value>
                <w:visibility xml:space="preserve">ID29531&amp;ID29537&amp;ID76495</w:visibility>
                <w:text xml:space="preserve" w:min="10" w:max="10"/>
                <w:boolean>false</w:boolean>
              </w:value>
            </w:element>
            <w:element w:id="54393" w:guid="74B7C43D-C9E5-4C4E-2328-A49E2BF86CC4" w:kind="variable" w:selector="check" w:type="string" w:input="dataSource" w:binding="76585" w:required="true">
              <w:identifier xml:space="preserve">ID54393</w:identifier>
              <w:name xml:space="preserve">КПП исполнителя</w:name>
              <w:value>
                <w:visibility xml:space="preserve">ID29531&amp;ID29537&amp;ID76495</w:visibility>
                <w:text xml:space="preserve" w:min="9" w:max="9"/>
                <w:boolean>false</w:boolean>
              </w:value>
            </w:element>
            <w:element w:id="73757" w:guid="EA2DD0E4-C1AB-3330-929B-D9FA2700ADFB" w:kind="variable" w:selector="check" w:type="string" w:input="normal" w:required="false">
              <w:identifier xml:space="preserve">ID73757</w:identifier>
              <w:name xml:space="preserve">Телефон исполнителя</w:name>
              <w:comment xml:space="preserve">Заполняется в формате +7 (495) 123 45 67</w:comment>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4507" w:guid="9011A2BF-2037-4D84-1C8E-19D9A920C97B" w:kind="variable" w:selector="check" w:type="string" w:input="normal" w:required="false">
              <w:identifier xml:space="preserve">ID54507</w:identifier>
              <w:name xml:space="preserve">E-mail исполнителя</w:name>
              <w:value>
                <w:visibility xml:space="preserve">ID29531&amp;ID29537&amp;ID76495</w:visibility>
                <w:number/>
                <w:boolean>false</w:boolean>
                <w:date/>
              </w:value>
              <w:format>
                <w:number w:numeral="cardinal" w:rounding="none"/>
                <w:string w:letterCase="normal" w:grammarCase="nominative"/>
                <w:money xml:space="preserve">0,000.##</w:money>
                <w:date xml:space="preserve">dd.mm.yyyy</w:date>
              </w:format>
            </w:element>
            <w:element w:id="56321" w:guid="CC59B76F-421E-5B10-A67C-DFF8AB3867F2" w:kind="variable" w:selector="check" w:type="string" w:input="dataSource" w:binding="76595" w:required="true">
              <w:identifier xml:space="preserve">ID56321</w:identifier>
              <w:name xml:space="preserve">Банк исполнителя</w:name>
              <w:value>
                <w:visibility xml:space="preserve">ID29531&amp;ID29537&amp;ID37050&amp;ID76495</w:visibility>
                <w:boolean>false</w:boolean>
              </w:value>
            </w:element>
            <w:element w:id="54405" w:guid="60D19B89-16AC-2220-7DE4-D9D78B303226" w:kind="variable" w:selector="check" w:type="string" w:input="dataSource" w:binding="76594" w:required="true">
              <w:identifier xml:space="preserve">ID54405</w:identifier>
              <w:name xml:space="preserve">БИК банка исполнителя</w:name>
              <w:value>
                <w:visibility xml:space="preserve">ID29531&amp;ID29537&amp;ID37050&amp;ID76495</w:visibility>
                <w:text xml:space="preserve" w:min="9" w:max="9"/>
                <w:boolean>false</w:boolean>
              </w:value>
            </w:element>
            <w:element w:id="37051" w:guid="901FF1E1-F3E7-4068-4F57-6322BE70CC3B" w:kind="selector" w:selector="radio" w:type="string" w:input="normal" w:required="true">
              <w:identifier xml:space="preserve">ID37051</w:identifier>
              <w:name xml:space="preserve">Договор заключается на уровне (от имени) филиала исполнителя?</w:name>
              <w:value>
                <w:visibility xml:space="preserve">ID76495</w:visibility>
                <w:number/>
                <w:boolean>false</w:boolean>
                <w:date/>
              </w:value>
              <w:element w:id="37052" w:guid="467C2571-C7F8-0070-A6C9-244326888C57" w:kind="condition" w:selector="check" w:type="boolean" w:input="normal" w:required="false">
                <w:identifier xml:space="preserve">ID37052</w:identifier>
                <w:name xml:space="preserve">Да</w:name>
                <w:value>
                  <w:visibility xml:space="preserve">!ID29542</w:visibility>
                  <w:number/>
                  <w:boolean>false</w:boolean>
                  <w:date/>
                </w:value>
                <w:element w:id="73761" w:guid="30550FED-2498-EC70-715C-7A62BDF0764C" w:kind="variable" w:selector="check" w:type="string" w:input="dataSource" w:binding="76597" w:required="true">
                  <w:identifier xml:space="preserve">ID73761</w:identifier>
                  <w:name xml:space="preserve">Наименование филиала контрагента</w:name>
                  <w:value>
                    <w:visibility xml:space="preserve">ID29531&amp;ID37052</w:visibility>
                    <w:boolean>false</w:boolean>
                  </w:value>
                </w:element>
                <w:element w:id="73763" w:guid="48875FC2-713D-C330-26D4-459DED684D1B" w:kind="variable" w:selector="check" w:type="string" w:input="dataSource" w:binding="76598" w:required="true">
                  <w:identifier xml:space="preserve">ID73763</w:identifier>
                  <w:name xml:space="preserve">Адрес местонахождения филиала контрагента</w:name>
                  <w:value>
                    <w:visibility xml:space="preserve">ID29531&amp;ID37052</w:visibility>
                    <w:boolean>false</w:boolean>
                  </w:value>
                </w:element>
                <w:element w:id="73765" w:guid="ECEBF98E-A93C-6670-1612-2E283E10C04C" w:kind="variable" w:selector="check" w:type="string" w:input="dataSource" w:binding="76573" w:required="false">
                  <w:identifier xml:space="preserve">ID73765</w:identifier>
                  <w:name xml:space="preserve">Почтовый адрес филиала контрагента</w:name>
                  <w:value>
                    <w:visibility xml:space="preserve">ID29531&amp;ID37052</w:visibility>
                    <w:boolean>false</w:boolean>
                  </w:value>
                </w:element>
                <w:element w:id="73766" w:guid="089C51C7-A1B4-D108-6DCA-E195A3FBBD7E" w:kind="variable" w:selector="check" w:type="string" w:input="dataSource" w:binding="76599" w:required="true">
                  <w:identifier xml:space="preserve">ID73766</w:identifier>
                  <w:name xml:space="preserve">КПП филиала контрагента</w:name>
                  <w:value>
                    <w:visibility xml:space="preserve">ID29531&amp;ID37052</w:visibility>
                    <w:text xml:space="preserve" w:min="9" w:max="9"/>
                    <w:boolean>false</w:boolean>
                  </w:value>
                </w:element>
                <w:element w:id="73767" w:guid="D8A9E272-2FF6-01C8-46EA-FFFA42F09415" w:kind="variable" w:selector="check" w:type="string" w:input="normal" w:required="true">
                  <w:identifier xml:space="preserve">ID73767</w:identifier>
                  <w:name xml:space="preserve">Р/с филиала контрагента</w:name>
                  <w:value>
                    <w:visibility xml:space="preserve">ID29531&amp;ID37052</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3769" w:guid="B837B115-D5A5-5A60-C116-88DA04DAD36B" w:kind="variable" w:selector="check" w:type="string" w:input="dataSource" w:binding="76624" w:required="true">
                  <w:identifier xml:space="preserve">ID73769</w:identifier>
                  <w:name xml:space="preserve">Наименование банка филиала контрагента</w:name>
                  <w:value>
                    <w:visibility xml:space="preserve">ID29531&amp;ID37052</w:visibility>
                    <w:boolean>false</w:boolean>
                  </w:value>
                </w:element>
                <w:element w:id="73770" w:guid="7041C76B-433B-EC04-B79B-4FB3720067CF" w:kind="variable" w:selector="check" w:type="string" w:input="dataSource" w:binding="76625" w:required="true">
                  <w:identifier xml:space="preserve">ID73770</w:identifier>
                  <w:name xml:space="preserve">К/с филиала контрагента</w:name>
                  <w:value>
                    <w:visibility xml:space="preserve">ID29531&amp;ID37052</w:visibility>
                    <w:text xml:space="preserve" w:min="20" w:max="20"/>
                    <w:boolean>false</w:boolean>
                  </w:value>
                </w:element>
                <w:element w:id="73771" w:guid="606DB282-4CD7-D7E0-0C8E-46D37410A490" w:kind="variable" w:selector="check" w:type="string" w:input="dataSource" w:binding="76626" w:required="true">
                  <w:identifier xml:space="preserve">ID73771</w:identifier>
                  <w:name xml:space="preserve">БИК филиала контрагента</w:name>
                  <w:value>
                    <w:visibility xml:space="preserve">ID29531&amp;ID37052</w:visibility>
                    <w:text xml:space="preserve" w:min="9" w:max="9"/>
                    <w:boolean>false</w:boolean>
                  </w:value>
                </w:element>
                <w:element w:id="73773" w:guid="008187AD-62A8-D8B4-4F42-B9C3EACCF61E" w:kind="variable" w:selector="check" w:type="string" w:input="normal" w:required="false">
                  <w:identifier xml:space="preserve">ID73773</w:identifier>
                  <w:name xml:space="preserve">Телефон филиала контрагента</w:name>
                  <w:comment xml:space="preserve">Заполняется в формате +7 (495) 123 45 67</w:comment>
                  <w:value>
                    <w:visibility xml:space="preserve">ID29531&amp;ID37052</w:visibility>
                    <w:number/>
                    <w:boolean>false</w:boolean>
                    <w:date/>
                  </w:value>
                  <w:format>
                    <w:number w:numeral="cardinal" w:rounding="none"/>
                    <w:string w:letterCase="normal" w:grammarCase="nominative"/>
                    <w:money xml:space="preserve">0,000.##</w:money>
                    <w:date xml:space="preserve">dd.mm.yyyy</w:date>
                  </w:format>
                </w:element>
                <w:element w:id="73774" w:guid="4055748F-2605-1510-52F7-91C27A50B785" w:kind="variable" w:selector="check" w:type="string" w:input="normal" w:required="false">
                  <w:identifier xml:space="preserve">ID73774</w:identifier>
                  <w:name xml:space="preserve">E-mail филиала контрагента</w:name>
                  <w:value>
                    <w:visibility xml:space="preserve">ID29531&amp;ID37052</w:visibility>
                    <w:number/>
                    <w:boolean>false</w:boolean>
                    <w:date/>
                  </w:value>
                  <w:format>
                    <w:number w:numeral="cardinal" w:rounding="none"/>
                    <w:string w:letterCase="normal" w:grammarCase="nominative"/>
                    <w:money xml:space="preserve">0,000.##</w:money>
                    <w:date xml:space="preserve">dd.mm.yyyy</w:date>
                  </w:format>
                </w:element>
              </w:element>
              <w:element w:id="37050" w:guid="0CA0BCFF-9C94-60BC-7F2A-09421110C26E" w:kind="condition" w:selector="check" w:type="boolean" w:input="normal" w:required="false">
                <w:identifier xml:space="preserve">ID37050</w:identifier>
                <w:name xml:space="preserve">Нет</w:name>
                <w:value>
                  <w:visibility xml:space="preserve">!ID29542</w:visibility>
                  <w:number/>
                  <w:boolean>true</w:boolean>
                  <w:date/>
                </w:value>
              </w:element>
            </w:element>
            <w:element w:id="35788" w:guid="0831C55A-E639-5010-CCD8-D9A0BFE834DF" w:kind="selector" w:selector="radio" w:type="string" w:input="normal" w:required="false">
              <w:identifier xml:space="preserve">ID35788</w:identifier>
              <w:name xml:space="preserve">Исполнитель:</w:name>
              <w:value>
                <w:visibility xml:space="preserve">ID76495</w:visibility>
                <w:number/>
                <w:boolean>false</w:boolean>
                <w:date/>
              </w:value>
              <w:element w:id="37053" w:guid="7084124D-F59D-C3E0-CD1C-4364A190E88F" w:kind="condition" w:selector="check" w:type="boolean" w:input="normal" w:required="false">
                <w:identifier xml:space="preserve">ID37053</w:identifier>
                <w:name xml:space="preserve">Коммерческая организация</w:name>
                <w:value>
                  <w:visibility xml:space="preserve">!ID29532</w:visibility>
                  <w:number/>
                  <w:boolean>true</w:boolean>
                  <w:date/>
                </w:value>
                <w:element w:id="54395" w:guid="2C291B8C-BD2F-7988-504D-984A389EB0BA" w:kind="variable" w:selector="check" w:type="string" w:input="normal" w:required="true">
                  <w:identifier xml:space="preserve">ID54395</w:identifier>
                  <w:name xml:space="preserve">Р/с исполнителя</w:name>
                  <w:value>
                    <w:visibility xml:space="preserve">ID29531&amp;ID29537&amp;ID37050&amp;ID76495</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4401" w:guid="7036253E-ED93-1F45-A953-ED07D3B0BCA4" w:kind="variable" w:selector="check" w:type="string" w:input="dataSource" w:binding="76593" w:required="true">
                  <w:identifier xml:space="preserve">ID54401</w:identifier>
                  <w:name xml:space="preserve">К/с исполнителя</w:name>
                  <w:value>
                    <w:visibility xml:space="preserve">ID29531&amp;ID29537&amp;ID37050&amp;ID37053&amp;ID76495</w:visibility>
                    <w:text xml:space="preserve" w:min="20" w:max="20"/>
                    <w:boolean>false</w:boolean>
                  </w:value>
                </w:element>
              </w:element>
              <w:element w:id="35787" w:guid="10539791-0B57-43C0-B876-63FE7078AC7D" w:kind="condition" w:selector="check" w:type="boolean" w:input="normal" w:required="false">
                <w:identifier xml:space="preserve">ID35787</w:identifier>
                <w:name xml:space="preserve">Бюджетная организация</w:name>
                <w:value>
                  <w:visibility xml:space="preserve">!ID29532</w:visibility>
                  <w:number/>
                  <w:boolean>false</w:boolean>
                  <w:date/>
                </w:value>
                <w:element w:id="70017" w:guid="74CEF257-3591-70B0-E237-F85E2CD03132" w:kind="variable" w:selector="check" w:type="string" w:input="normal" w:required="false">
                  <w:identifier xml:space="preserve">ID70017</w:identifier>
                  <w:name xml:space="preserve">Получатель платежа исполнителя</w:name>
                  <w:value>
                    <w:visibility xml:space="preserve">ID29531&amp;ID35787</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54415" w:guid="0C84E15E-AEE5-5B1E-5113-802ACB30A548" w:kind="variable" w:selector="check" w:type="string" w:input="normal" w:required="true">
                  <w:identifier xml:space="preserve">ID54415</w:identifier>
                  <w:name xml:space="preserve">ОКТМО исполнителя</w:name>
                  <w:value>
                    <w:visibility xml:space="preserve">ID29531&amp;ID29537&amp;ID35787&amp;ID76495</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0018" w:guid="8C09A0AB-F61C-4DBC-7CB5-C48820906FE4" w:kind="variable" w:selector="check" w:type="string" w:input="normal" w:required="false">
                  <w:identifier xml:space="preserve">ID70018</w:identifier>
                  <w:name xml:space="preserve">КБК исполнителя</w:name>
                  <w:value>
                    <w:visibility xml:space="preserve">ID29531&amp;ID35787</w:visibility>
                    <w:number/>
                    <w:text xml:space="preserve">_____</w:text>
                    <w:boolean>false</w:boolean>
                    <w:date/>
                  </w:value>
                  <w:format>
                    <w:number w:numeral="cardinal" w:rounding="none"/>
                    <w:string w:letterCase="normal" w:grammarCase="nominative"/>
                    <w:money xml:space="preserve">0,000.##</w:money>
                    <w:date xml:space="preserve">dd.mm.yyyy</w:date>
                  </w:format>
                </w:element>
                <w:element w:id="73760" w:guid="20212E79-AB66-0AC8-672C-EB383F00ECC6" w:kind="variable" w:selector="check" w:type="string" w:input="normal" w:required="false">
                  <w:identifier xml:space="preserve">ID73760</w:identifier>
                  <w:name xml:space="preserve">Л/c исполнителя</w:name>
                  <w:value>
                    <w:visibility xml:space="preserve">ID29531&amp;ID29537&amp;ID35787</w:visibility>
                    <w:number/>
                    <w:boolean>false</w:boolean>
                    <w:date/>
                  </w:value>
                  <w:format>
                    <w:number w:numeral="cardinal" w:rounding="none"/>
                    <w:string w:letterCase="normal" w:grammarCase="nominative"/>
                    <w:money xml:space="preserve">0,000.##</w:money>
                    <w:date xml:space="preserve">dd.mm.yyyy</w:date>
                  </w:format>
                </w:element>
              </w:element>
            </w:element>
          </w:element>
          <w:element w:id="76496" w:guid="1C74028A-B9E1-4CA8-317B-51D32050296E" w:kind="condition" w:selector="check" w:type="boolean" w:input="normal" w:required="false">
            <w:identifier xml:space="preserve">ID76496</w:identifier>
            <w:name xml:space="preserve">Индивидуальный предприниматель</w:name>
            <w:value>
              <w:visibility xml:space="preserve">!ID29532 &amp; !ID29530</w:visibility>
              <w:number/>
              <w:boolean>false</w:boolean>
              <w:date/>
            </w:value>
            <w:element w:id="54451" w:guid="B8F4C482-7A5E-4710-563E-A0B74D80B377" w:kind="variable" w:selector="check" w:type="string" w:input="dataSource" w:binding="76602" w:required="true">
              <w:identifier xml:space="preserve">ID54451</w:identifier>
              <w:name xml:space="preserve">ФИО исполнителя</w:name>
              <w:value>
                <w:visibility xml:space="preserve">ID29531&amp;ID29537&amp;ID29539|ID29531&amp;ID29537&amp;ID76496|ID29537&amp;ID29539|ID29537&amp;ID29539&amp;ID29542|ID29537&amp;ID29539&amp;ID29559|ID29537&amp;ID29539&amp;ID30085</w:visibility>
                <w:boolean>false</w:boolean>
              </w:value>
            </w:element>
            <w:element w:id="29538" w:guid="A8A1939E-6BEC-7FFB-585A-9932C4E08F04" w:kind="selector" w:selector="radio" w:type="string" w:input="normal" w:required="true">
              <w:identifier xml:space="preserve">ID29538</w:identifier>
              <w:name xml:space="preserve">Подписант от имени индивидуального предпринимателя:</w:name>
              <w:value>
                <w:number/>
                <w:boolean>false</w:boolean>
                <w:date/>
              </w:value>
              <w:element w:id="29539" w:guid="1861E684-3A98-5938-5FB1-F8E41670F9DE" w:kind="condition" w:selector="check" w:type="boolean" w:input="normal" w:required="false">
                <w:identifier xml:space="preserve">ID29539</w:identifier>
                <w:name xml:space="preserve">Индивидуальный предприниматель лично</w:name>
                <w:value>
                  <w:number/>
                  <w:boolean>true</w:boolean>
                  <w:date/>
                </w:value>
              </w:element>
              <w:element w:id="29540" w:guid="907B460F-470E-1200-5F44-8179CE3046DA" w:kind="condition" w:selector="check" w:type="boolean" w:input="normal" w:required="false">
                <w:identifier xml:space="preserve">ID29540</w:identifier>
                <w:name xml:space="preserve">Представитель по доверенности</w:name>
                <w:value>
                  <w:number/>
                  <w:boolean>false</w:boolean>
                  <w:date/>
                </w:value>
                <w:element w:id="54452" w:guid="A8249FEC-94C4-AD5A-CC54-4F38DDF0DBEC" w:kind="variable" w:selector="check" w:type="string" w:input="normal" w:required="true">
                  <w:identifier xml:space="preserve">ID54452</w:identifier>
                  <w:name xml:space="preserve">ФИО представителя исполнителя</w:name>
                  <w:value>
                    <w:visibility xml:space="preserve">ID29531&amp;ID29537&amp;ID29540|ID29537&amp;ID29540|ID29537&amp;ID29540&amp;ID29542|ID29537&amp;ID29540&amp;ID29559|ID29537&amp;ID29540&amp;ID30085</w:visibility>
                    <w:number/>
                    <w:boolean>false</w:boolean>
                    <w:date/>
                  </w:value>
                  <w:format>
                    <w:number w:numeral="cardinal" w:rounding="none"/>
                    <w:string w:letterCase="normal" w:grammarCase="nominative"/>
                    <w:money xml:space="preserve">0,000.##</w:money>
                    <w:date xml:space="preserve">dd.mm.yyyy</w:date>
                  </w:format>
                </w:element>
                <w:element w:id="54421" w:guid="581E8E36-6A81-5060-2F3C-6FD4E79050AE" w:kind="variable" w:selector="check" w:type="string" w:input="normal" w:required="true">
                  <w:identifier xml:space="preserve">ID54421</w:identifier>
                  <w:name xml:space="preserve">Должность представителя исполнителя</w:name>
                  <w:value>
                    <w:visibility xml:space="preserve">ID29531&amp;ID29537&amp;ID29540|ID29537&amp;ID29540|ID29537&amp;ID29540&amp;ID29542|ID29537&amp;ID29540&amp;ID29559|ID29537&amp;ID29540&amp;ID30085</w:visibility>
                    <w:number/>
                    <w:boolean>false</w:boolean>
                    <w:date/>
                  </w:value>
                  <w:format>
                    <w:number w:numeral="cardinal" w:rounding="none"/>
                    <w:string w:letterCase="normal" w:grammarCase="nominative"/>
                    <w:money xml:space="preserve">0,000.##</w:money>
                    <w:date xml:space="preserve">dd.mm.yyyy</w:date>
                  </w:format>
                </w:element>
                <w:element w:id="54453" w:guid="101C5646-31F2-22F8-8577-2922F96838FD" w:kind="variable" w:selector="check" w:type="string" w:input="normal" w:required="true">
                  <w:identifier xml:space="preserve">ID54453</w:identifier>
                  <w:name xml:space="preserve">Документ-основание для представителя исполнителя</w:name>
                  <w:comment xml:space="preserve">Например: «Доверенность №_ от__.__.__»</w:comment>
                  <w:value>
                    <w:visibility xml:space="preserve">ID29531&amp;ID29537&amp;ID29540</w:visibility>
                    <w:number/>
                    <w:boolean>false</w:boolean>
                    <w:date/>
                  </w:value>
                  <w:format>
                    <w:number w:numeral="cardinal" w:rounding="none"/>
                    <w:string w:letterCase="normal" w:grammarCase="nominative"/>
                    <w:money xml:space="preserve">0,000.##</w:money>
                    <w:date xml:space="preserve">dd.mm.yyyy</w:date>
                  </w:format>
                </w:element>
              </w:element>
            </w:element>
            <w:element w:id="76531" w:guid="F761E217-4BD1-1600-0B56-9CCAD048B41F" w:kind="variable" w:selector="check" w:type="string" w:input="dataSource" w:binding="76605" w:required="true">
              <w:identifier xml:space="preserve">ID76531</w:identifier>
              <w:name xml:space="preserve">ФИО исполнителя (полное)</w:name>
              <w:value>
                <w:visibility xml:space="preserve">ID29531&amp;ID29537&amp;ID29539|ID29531&amp;ID29537&amp;ID76496|ID29537&amp;ID29539|ID29537&amp;ID29539&amp;ID29542|ID29537&amp;ID29539&amp;ID29559|ID29537&amp;ID29539&amp;ID30085</w:visibility>
                <w:boolean>false</w:boolean>
              </w:value>
            </w:element>
            <w:element w:id="56328" w:guid="EE1F99FA-169A-12B9-D5BD-F8F8B9703E93" w:kind="variable" w:selector="check" w:type="string" w:input="dataSource" w:binding="76604" w:required="true">
              <w:identifier xml:space="preserve">ID56328</w:identifier>
              <w:name xml:space="preserve">Адрес регистрации</w:name>
              <w:value>
                <w:visibility xml:space="preserve">ID29531&amp;ID29537&amp;ID76496</w:visibility>
                <w:boolean>false</w:boolean>
              </w:value>
            </w:element>
            <w:element w:id="73751" w:guid="C0E4E38E-D52B-41A0-6EE2-ECD3A1F0CD42" w:kind="variable" w:selector="check" w:type="string" w:input="dataSource" w:binding="76575" w:required="false">
              <w:identifier xml:space="preserve">ID73751</w:identifier>
              <w:name xml:space="preserve">Почтовый адрес исполнителя</w:name>
              <w:value>
                <w:visibility xml:space="preserve">ID29531&amp;ID29537&amp;ID76496</w:visibility>
                <w:boolean>false</w:boolean>
              </w:value>
            </w:element>
            <w:element w:id="56318" w:guid="D891F77E-4D06-D2D8-31BD-1E3EC980B7E6" w:kind="variable" w:selector="check" w:type="string" w:input="dataSource" w:binding="76603" w:required="true">
              <w:identifier xml:space="preserve">ID56318</w:identifier>
              <w:name xml:space="preserve">ОГРНИП исполнителя</w:name>
              <w:value>
                <w:visibility xml:space="preserve">ID29531&amp;ID29537&amp;ID76496</w:visibility>
                <w:text xml:space="preserve" w:min="15" w:max="15"/>
                <w:boolean>false</w:boolean>
              </w:value>
            </w:element>
            <w:element w:id="54388" w:guid="3032EF32-4CBE-21E8-81D1-9A92FED88733" w:kind="variable" w:selector="check" w:type="string" w:input="dataSource" w:binding="76601" w:required="true">
              <w:identifier xml:space="preserve">ID54388</w:identifier>
              <w:name xml:space="preserve">ИНН исполнителя</w:name>
              <w:comment xml:space="preserve">Введите ИНН для автозаполнения реквизитов</w:comment>
              <w:value>
                <w:visibility xml:space="preserve">ID29531&amp;ID29537&amp;ID76496</w:visibility>
                <w:text xml:space="preserve" w:min="12" w:max="12"/>
                <w:boolean>false</w:boolean>
              </w:value>
            </w:element>
            <w:element w:id="73758" w:guid="70864024-AB93-9FC0-C241-1ED9D7D0D049" w:kind="variable" w:selector="check" w:type="string" w:input="normal" w:required="false">
              <w:identifier xml:space="preserve">ID73758</w:identifier>
              <w:name xml:space="preserve">Телефон исполнителя</w:name>
              <w:comment xml:space="preserve">Заполняется в формате +7 (495) 123 45 67</w:comment>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4508" w:guid="50C0A0E1-B116-F940-2EDB-79A48A081917" w:kind="variable" w:selector="check" w:type="string" w:input="normal" w:required="false">
              <w:identifier xml:space="preserve">ID54508</w:identifier>
              <w:name xml:space="preserve">E-mail исполнителя</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4396" w:guid="C00633FB-1C31-5D58-BDD1-1D2919208F73" w:kind="variable" w:selector="check" w:type="string" w:input="normal" w:required="true">
              <w:identifier xml:space="preserve">ID54396</w:identifier>
              <w:name xml:space="preserve">Р/с исполнителя</w:name>
              <w:value>
                <w:visibility xml:space="preserve">ID29531&amp;ID29537&amp;ID76496</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6322" w:guid="D0138072-113C-5594-F355-5B9A645E485B" w:kind="variable" w:selector="check" w:type="string" w:input="dataSource" w:binding="76609" w:required="true">
              <w:identifier xml:space="preserve">ID56322</w:identifier>
              <w:name xml:space="preserve">Банк исполнителя</w:name>
              <w:value>
                <w:visibility xml:space="preserve">ID29531&amp;ID29537&amp;ID76496</w:visibility>
                <w:boolean>false</w:boolean>
              </w:value>
            </w:element>
            <w:element w:id="54402" w:guid="1CB2BE3E-64FB-2C80-46CF-1D7307D8D473" w:kind="variable" w:selector="check" w:type="string" w:input="dataSource" w:binding="76607" w:required="true">
              <w:identifier xml:space="preserve">ID54402</w:identifier>
              <w:name xml:space="preserve">К/с исполнителя</w:name>
              <w:value>
                <w:visibility xml:space="preserve">ID29531&amp;ID29537&amp;ID37053&amp;ID76496</w:visibility>
                <w:text xml:space="preserve" w:min="20" w:max="20"/>
                <w:boolean>false</w:boolean>
              </w:value>
            </w:element>
            <w:element w:id="54406" w:guid="C882FB56-388D-9C30-929A-30DD9FC04EF6" w:kind="variable" w:selector="check" w:type="string" w:input="dataSource" w:binding="76608" w:required="true">
              <w:identifier xml:space="preserve">ID54406</w:identifier>
              <w:name xml:space="preserve">БИК банка исполнителя</w:name>
              <w:value>
                <w:visibility xml:space="preserve">ID29531&amp;ID29537&amp;ID76496</w:visibility>
                <w:text xml:space="preserve" w:min="9" w:max="9"/>
                <w:boolean>false</w:boolean>
              </w:value>
            </w:element>
            <w:element w:id="56325" w:guid="E0F659FF-1C13-504D-75D9-BA1D28EC7514" w:kind="variable" w:selector="check" w:type="string" w:input="normal" w:required="true">
              <w:identifier xml:space="preserve">ID56325</w:identifier>
              <w:name xml:space="preserve">Серия и номер паспорта</w:name>
              <w:value>
                <w:visibility xml:space="preserve">ID29531&amp;ID29537&amp;ID76496</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56326" w:guid="0019B0FE-38FA-F510-DF4A-D65AF8682C6F" w:kind="variable" w:selector="check" w:type="string" w:input="normal" w:required="true">
              <w:identifier xml:space="preserve">ID56326</w:identifier>
              <w:name xml:space="preserve">Орган выдачи паспорта</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id="56327" w:guid="546C8311-CDC1-2280-7428-8CC9CE601EF8" w:kind="variable" w:selector="check" w:type="date" w:input="normal" w:required="true">
              <w:identifier xml:space="preserve">ID56327</w:identifier>
              <w:name xml:space="preserve">Дата выдачи паспорта</w:name>
              <w:value>
                <w:visibility xml:space="preserve">ID29531&amp;ID29537&amp;ID76496</w:visibility>
                <w:number/>
                <w:boolean>false</w:boolean>
                <w:date/>
              </w:value>
              <w:format>
                <w:number w:numeral="cardinal" w:rounding="none"/>
                <w:string w:letterCase="normal" w:grammarCase="nominative"/>
                <w:money xml:space="preserve">0,000.##</w:money>
                <w:date xml:space="preserve">dd.mm.yyyy</w:date>
              </w:format>
            </w:element>
          </w:element>
          <w:element w:id="29536" w:guid="34AE6623-2D44-0AE0-7198-633306206E68" w:kind="condition" w:selector="check" w:type="boolean" w:input="normal" w:required="false">
            <w:identifier xml:space="preserve">ID29536</w:identifier>
            <w:name xml:space="preserve">Физическое лицо</w:name>
            <w:value>
              <w:visibility xml:space="preserve">!ID29530</w:visibility>
              <w:number/>
              <w:boolean>false</w:boolean>
              <w:date/>
            </w:value>
            <w:element w:id="54454" w:guid="78E38756-9B4F-9FD0-F558-35DBDEA8BF92" w:kind="variable" w:selector="check" w:type="string" w:input="normal" w:required="true">
              <w:identifier xml:space="preserve">ID54454</w:identifier>
              <w:name xml:space="preserve">ФИО исполнителя</w:name>
              <w:value>
                <w:visibility xml:space="preserve">ID29531&amp;ID29536&amp;ID29537|ID29536&amp;ID29537|ID29536&amp;ID29537&amp;ID29542|ID29536&amp;ID29537&amp;ID29559|ID29536&amp;ID29537&amp;ID30085</w:visibility>
                <w:number/>
                <w:boolean>false</w:boolean>
                <w:date/>
              </w:value>
              <w:format>
                <w:number w:numeral="cardinal" w:rounding="none"/>
                <w:string w:letterCase="normal" w:grammarCase="nominative"/>
                <w:money xml:space="preserve">0,000.##</w:money>
                <w:date xml:space="preserve">dd.mm.yyyy</w:date>
              </w:format>
            </w:element>
            <w:element w:id="56332" w:guid="E0511B7E-AC0E-2BB8-FE4A-A6A2B870D86C" w:kind="variable" w:selector="check" w:type="string" w:input="dataSource" w:binding="76577" w:required="true">
              <w:identifier xml:space="preserve">ID56332</w:identifier>
              <w:name xml:space="preserve">Адрес регистрации</w:name>
              <w:value>
                <w:visibility xml:space="preserve">ID29531&amp;ID29536&amp;ID29537</w:visibility>
                <w:boolean>false</w:boolean>
              </w:value>
            </w:element>
            <w:element w:id="73752" w:guid="6039F583-6316-A658-F23E-DCE886105C0A" w:kind="variable" w:selector="check" w:type="string" w:input="dataSource" w:binding="76579" w:required="false">
              <w:identifier xml:space="preserve">ID73752</w:identifier>
              <w:name xml:space="preserve">Почтовый адрес исполнителя</w:name>
              <w:value>
                <w:visibility xml:space="preserve">ID29531&amp;ID29536&amp;ID29537</w:visibility>
                <w:boolean>false</w:boolean>
              </w:value>
            </w:element>
            <w:element w:id="54389" w:guid="608104CD-B9AE-EE78-1359-E0C9FAF34EA4" w:kind="variable" w:selector="check" w:type="string" w:input="normal" w:required="true">
              <w:identifier xml:space="preserve">ID54389</w:identifier>
              <w:name xml:space="preserve">ИНН исполнителя</w:name>
              <w:value>
                <w:visibility xml:space="preserve">ID29531&amp;ID29536&amp;ID29537</w:visibility>
                <w:number/>
                <w:text xml:space="preserve" w:min="12" w:max="12"/>
                <w:boolean>false</w:boolean>
                <w:date/>
              </w:value>
              <w:format>
                <w:number w:numeral="cardinal" w:rounding="none"/>
                <w:string w:letterCase="normal" w:grammarCase="nominative"/>
                <w:money xml:space="preserve">0,000.##</w:money>
                <w:date xml:space="preserve">dd.mm.yyyy</w:date>
              </w:format>
            </w:element>
            <w:element w:id="73759" w:guid="C8456132-968C-5698-D51F-514FBE30939C" w:kind="variable" w:selector="check" w:type="string" w:input="normal" w:required="false">
              <w:identifier xml:space="preserve">ID73759</w:identifier>
              <w:name xml:space="preserve">Телефон исполнителя</w:name>
              <w:comment xml:space="preserve">Заполняется в формате +7 (495) 123 45 67</w:comment>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4509" w:guid="50211C20-6C02-E2A8-8F13-4C12C496CFF9" w:kind="variable" w:selector="check" w:type="string" w:input="normal" w:required="false">
              <w:identifier xml:space="preserve">ID54509</w:identifier>
              <w:name xml:space="preserve">E-mail исполнителя</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4397" w:guid="306855E2-DA2A-7CE0-B86C-2722E74038D4" w:kind="variable" w:selector="check" w:type="string" w:input="normal" w:required="true">
              <w:identifier xml:space="preserve">ID54397</w:identifier>
              <w:name xml:space="preserve">Р/с исполнителя</w:name>
              <w:value>
                <w:visibility xml:space="preserve">ID29531&amp;ID29536&amp;ID29537</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56323" w:guid="C0897D13-8F74-C5E0-39C1-9E621018DE83" w:kind="variable" w:selector="check" w:type="string" w:input="dataSource" w:binding="76613" w:required="true">
              <w:identifier xml:space="preserve">ID56323</w:identifier>
              <w:name xml:space="preserve">Банк исполнителя</w:name>
              <w:value>
                <w:visibility xml:space="preserve">ID29531&amp;ID29536&amp;ID29537</w:visibility>
                <w:boolean>false</w:boolean>
              </w:value>
            </w:element>
            <w:element w:id="54403" w:guid="4C4C9568-E688-6B98-97E5-ADCB41C0322A" w:kind="variable" w:selector="check" w:type="string" w:input="dataSource" w:binding="76611" w:required="true">
              <w:identifier xml:space="preserve">ID54403</w:identifier>
              <w:name xml:space="preserve">К/с исполнителя</w:name>
              <w:value>
                <w:visibility xml:space="preserve">ID29531&amp;ID29536&amp;ID29537&amp;ID37053</w:visibility>
                <w:text xml:space="preserve" w:min="20" w:max="20"/>
                <w:boolean>false</w:boolean>
              </w:value>
            </w:element>
            <w:element w:id="54407" w:guid="D84BED6B-7A52-B1B0-7409-F1CC3C10617C" w:kind="variable" w:selector="check" w:type="string" w:input="dataSource" w:binding="76612" w:required="true">
              <w:identifier xml:space="preserve">ID54407</w:identifier>
              <w:name xml:space="preserve">БИК банка исполнителя</w:name>
              <w:value>
                <w:visibility xml:space="preserve">ID29531&amp;ID29536&amp;ID29537</w:visibility>
                <w:text xml:space="preserve" w:min="9" w:max="9"/>
                <w:boolean>false</w:boolean>
              </w:value>
            </w:element>
            <w:element w:id="56329" w:guid="12D96469-C93F-3590-9028-E3EDA0F8EBB1" w:kind="variable" w:selector="check" w:type="string" w:input="normal" w:required="true">
              <w:identifier xml:space="preserve">ID56329</w:identifier>
              <w:name xml:space="preserve">Серия и номер паспорта</w:name>
              <w:value>
                <w:visibility xml:space="preserve">ID29531&amp;ID29536&amp;ID29537</w:visibility>
                <w:number/>
                <w:text xml:space="preserve" w:max="11"/>
                <w:boolean>false</w:boolean>
                <w:date/>
              </w:value>
              <w:format>
                <w:number w:numeral="cardinal" w:rounding="none"/>
                <w:string w:letterCase="normal" w:grammarCase="nominative"/>
                <w:money xml:space="preserve">0,000.##</w:money>
                <w:date xml:space="preserve">dd.mm.yyyy</w:date>
              </w:format>
            </w:element>
            <w:element w:id="56330" w:guid="8898F3DB-9472-CE5C-ED04-ABD3C9003C44" w:kind="variable" w:selector="check" w:type="string" w:input="normal" w:required="true">
              <w:identifier xml:space="preserve">ID56330</w:identifier>
              <w:name xml:space="preserve">Орган выдачи паспорта</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6331" w:guid="88162AEB-27F2-B378-1BBF-46D2CAD896AE" w:kind="variable" w:selector="check" w:type="date" w:input="normal" w:required="true">
              <w:identifier xml:space="preserve">ID56331</w:identifier>
              <w:name xml:space="preserve">Дата выдачи паспорта</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id="56333" w:guid="6041C95C-D3F3-E2D8-1852-AC98828CC6C5" w:kind="variable" w:selector="check" w:type="string" w:input="normal" w:required="true">
              <w:identifier xml:space="preserve">ID56333</w:identifier>
              <w:name xml:space="preserve">СНИЛС исполнителя</w:name>
              <w:value>
                <w:visibility xml:space="preserve">ID29531&amp;ID29536&amp;ID29537</w:visibility>
                <w:number/>
                <w:boolean>false</w:boolean>
                <w:date/>
              </w:value>
              <w:format>
                <w:number w:numeral="cardinal" w:rounding="none"/>
                <w:string w:letterCase="normal" w:grammarCase="nominative"/>
                <w:money xml:space="preserve">0,000.##</w:money>
                <w:date xml:space="preserve">dd.mm.yyyy</w:date>
              </w:format>
            </w:element>
          </w:element>
        </w:element>
        <w:element w:id="31400" w:guid="68E2ED1A-87B7-E038-0ED2-462F78507B47" w:kind="selector" w:selector="radio" w:type="string" w:input="normal" w:required="true">
          <w:identifier xml:space="preserve">ID31400</w:identifier>
          <w:name xml:space="preserve">Победитель закупки:</w:name>
          <w:value>
            <w:number/>
            <w:boolean>false</w:boolean>
            <w:date/>
          </w:value>
          <w:element w:id="31393" w:guid="308575DE-A385-E830-8C9B-0212FA50ED8F" w:kind="condition" w:selector="check" w:type="boolean" w:input="normal" w:required="false">
            <w:identifier xml:space="preserve">ID31393</w:identifier>
            <w:name xml:space="preserve">Субъект МСП</w:name>
            <w:value>
              <w:number/>
              <w:boolean>false</w:boolean>
              <w:date/>
            </w:value>
          </w:element>
          <w:element w:id="31394" w:guid="10DE8F52-980C-1EC8-0B2F-7B4828E6906C" w:kind="condition" w:selector="check" w:type="boolean" w:input="normal" w:required="false">
            <w:identifier xml:space="preserve">ID31394</w:identifier>
            <w:name xml:space="preserve">Не субъект МСП</w:name>
            <w:value>
              <w:number/>
              <w:boolean>true</w:boolean>
              <w:date/>
            </w:value>
          </w:element>
        </w:element>
        <w:element w:id="29572" w:guid="90DC1334-DC7D-04E8-9710-E7DF2EE08C04" w:kind="selector" w:selector="radio" w:type="string" w:input="normal" w:required="true">
          <w:identifier xml:space="preserve">ID29572</w:identifier>
          <w:name xml:space="preserve">Цена договора указана:</w:name>
          <w:value>
            <w:number/>
            <w:boolean>false</w:boolean>
            <w:date/>
          </w:value>
          <w:element w:id="29549" w:guid="D0B8F930-9ADA-60E8-EF82-A3925BACAA43" w:kind="condition" w:selector="check" w:type="boolean" w:input="normal" w:required="false">
            <w:identifier xml:space="preserve">ID29549</w:identifier>
            <w:name xml:space="preserve">С НДС или УСН (превышение порога установленного НК РФ)</w:name>
            <w:comment xml:space="preserve">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Исполнитель становится плательщиком НДС</w:comment>
            <w:value>
              <w:visibility xml:space="preserve">!ID29530</w:visibility>
              <w:boolean>false</w:boolean>
            </w:value>
            <w:element w:id="54460" w:guid="082402F7-8E4A-BB7E-D25A-F9F04EE8CAAD" w:kind="variable" w:selector="check" w:type="money" w:input="normal" w:required="false">
              <w:identifier xml:space="preserve">ID54460</w:identifier>
              <w:name xml:space="preserve">Цена договора (с НДС)</w:name>
              <w:comment xml:space="preserve">Указывается цифрами, расшифровка прописью осуществляется автоматически</w:comment>
              <w:value>
                <w:visibility xml:space="preserve">ID29531&amp;ID29549</w:visibility>
                <w:number/>
                <w:boolean>false</w:boolean>
                <w:date/>
              </w:value>
              <w:format>
                <w:number w:numeral="cardinal" w:rounding="none"/>
                <w:string w:letterCase="normal" w:grammarCase="nominative"/>
                <w:money xml:space="preserve">0,000 (I) $$ 00 c</w:money>
                <w:date xml:space="preserve">dd.mm.yyyy</w:date>
              </w:format>
            </w:element>
          </w:element>
          <w:element w:id="29554" w:guid="909D6AA1-11E0-0590-1960-7EA2428051F5" w:kind="condition" w:selector="check" w:type="boolean" w:input="normal" w:required="false">
            <w:identifier xml:space="preserve">ID29554</w:identifier>
            <w:name xml:space="preserve">Без НДС или УСН (без превышения порога установленного НК РФ)</w:name>
            <w:comment xml:space="preserve">в случае, если Исполнитель не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установленный законом порог, после которого Исполнитель становится плательщиком НДС</w:comment>
            <w:value>
              <w:visibility xml:space="preserve">!ID29530</w:visibility>
              <w:boolean>false</w:boolean>
            </w:value>
            <w:element w:id="54462" w:guid="D0819EE2-C95C-4C10-02A9-04E342B02AC8" w:kind="variable" w:selector="check" w:type="money" w:input="normal" w:required="false">
              <w:identifier xml:space="preserve">ID54462</w:identifier>
              <w:name xml:space="preserve">Цена договора (без НДС)</w:name>
              <w:value>
                <w:visibility xml:space="preserve">ID29531&amp;ID29554</w:visibility>
                <w:number/>
                <w:boolean>false</w:boolean>
                <w:date/>
              </w:value>
              <w:format>
                <w:number w:numeral="cardinal" w:rounding="none"/>
                <w:string w:letterCase="normal" w:grammarCase="nominative"/>
                <w:money xml:space="preserve">0,000 (I) $$ 00 c</w:money>
                <w:date xml:space="preserve">dd.mm.yyyy</w:date>
              </w:format>
            </w:element>
            <w:element w:id="54463" w:guid="38C3809F-C35A-A8E0-98EC-C5EBBEE02256" w:kind="variable" w:selector="check" w:type="string" w:input="normal" w:required="true">
              <w:identifier xml:space="preserve">ID54463</w:identifier>
              <w:name xml:space="preserve">Укажите ссылку на НК (пункт, статья), на основании которых НДС не облагается</w:name>
              <w:value>
                <w:visibility xml:space="preserve">ID29531&amp;ID29554</w:visibility>
                <w:number/>
                <w:boolean>false</w:boolean>
                <w:date/>
              </w:value>
              <w:format>
                <w:number w:numeral="cardinal" w:rounding="none"/>
                <w:string w:letterCase="normal" w:grammarCase="nominative"/>
                <w:money xml:space="preserve">0,000.##</w:money>
                <w:date xml:space="preserve">dd.mm.yyyy</w:date>
              </w:format>
            </w:element>
          </w:element>
        </w:element>
        <w:element w:id="76512" w:guid="50C43D0A-0BE4-EE88-E703-B847AF988A6A" w:kind="condition" w:selector="check" w:type="boolean" w:input="expression" w:required="false" w:uiHidden="true">
          <w:identifier xml:space="preserve">ID76512</w:identifier>
          <w:name xml:space="preserve">Российское физическое лицо</w:name>
          <w:value>
            <w:expression xml:space="preserve">ID29537 &amp; ID29536</w:expression>
            <w:number/>
            <w:boolean>false</w:boolean>
            <w:date/>
          </w:value>
        </w:element>
      </w:element>
    </w:element>
    <w:element w:id="54431" w:guid="B8030D40-2736-6E20-0D78-626730186E9D" w:kind="variable" w:selector="check" w:type="string" w:input="normal" w:required="false">
      <w:identifier xml:space="preserve">ID54431</w:identifier>
      <w:name xml:space="preserve">Место заключения договора</w:name>
      <w:comment xml:space="preserve">г. Москва</w:comment>
      <w:value>
        <w:number/>
        <w:boolean>false</w:boolean>
        <w:date/>
      </w:value>
      <w:format>
        <w:number w:numeral="cardinal" w:rounding="none"/>
        <w:string w:letterCase="normal" w:grammarCase="nominative"/>
        <w:money xml:space="preserve">0,000.##</w:money>
        <w:date xml:space="preserve">dd.mm.yyyy</w:date>
      </w:format>
    </w:element>
    <w:element w:id="30085" w:guid="D0B688CC-15D8-D280-D237-3F1A1B10B3C5" w:kind="condition" w:selector="check" w:type="boolean" w:input="expression" w:required="false" w:uiHidden="true">
      <w:identifier xml:space="preserve">ID30085</w:identifier>
      <w:name xml:space="preserve">Приложение к договору для иностранных исполнителей</w:name>
      <w:value>
        <w:expression xml:space="preserve">ID29532 || ID29530</w:expression>
        <w:number/>
        <w:boolean>false</w:boolean>
        <w:date/>
      </w:value>
    </w:element>
    <w:element w:id="76518" w:guid="182CA9C2-D727-7E68-BB1B-C4B483D07325" w:kind="condition" w:selector="check" w:type="boolean" w:input="expression" w:required="false" w:uiHidden="true">
      <w:identifier xml:space="preserve">ID76518</w:identifier>
      <w:name xml:space="preserve">По итогам + АУП организатор</w:name>
      <w:value>
        <w:expression xml:space="preserve">ID29542&amp;ID29531</w:expression>
        <w:number/>
        <w:date/>
      </w:value>
      <w:element w:id="34999" w:guid="3429080E-4C4C-745E-37D2-52F24268FA94" w:kind="selector" w:selector="radio" w:type="string" w:input="normal" w:required="true">
        <w:identifier xml:space="preserve">ID34999</w:identifier>
        <w:name xml:space="preserve">Исполнитель является плательщиком НДС?</w:name>
        <w:value>
          <w:visibility xml:space="preserve">ID29542</w:visibility>
          <w:boolean>false</w:boolean>
        </w:value>
        <w:element w:id="34997" w:guid="D0E0F5BE-2448-E6D8-AAA1-36A7F370DB84" w:kind="condition" w:selector="check" w:type="boolean" w:input="normal" w:required="false">
          <w:identifier xml:space="preserve">ID34997</w:identifier>
          <w:name xml:space="preserve">Да</w:name>
          <w:value>
            <w:number/>
            <w:boolean>true</w:boolean>
            <w:date/>
          </w:value>
        </w:element>
        <w:element w:id="34998" w:guid="406CE374-7F20-47F8-F1D3-7522F8E07CD3" w:kind="condition" w:selector="check" w:type="boolean" w:input="normal" w:required="false">
          <w:identifier xml:space="preserve">ID34998</w:identifier>
          <w:name xml:space="preserve">Нет</w:name>
          <w:value>
            <w:number/>
            <w:boolean>false</w:boolean>
            <w:date/>
          </w:value>
        </w:element>
      </w:element>
    </w:element>
    <w:element w:id="32915" w:guid="10E05F88-802A-3D88-C809-A99D3130CC5D" w:kind="selector" w:selector="radio" w:type="string" w:input="normal" w:required="true">
      <w:identifier xml:space="preserve">ID32915</w:identifier>
      <w:name xml:space="preserve">Договор заключается от имени:</w:name>
      <w:value>
        <w:number/>
        <w:boolean>false</w:boolean>
        <w:date/>
      </w:value>
      <w:element w:id="32913" w:guid="415466E3-87EE-0280-A60C-22D182D8CB5C" w:kind="condition" w:selector="check" w:type="boolean" w:input="normal" w:required="false">
        <w:identifier xml:space="preserve">ID32913</w:identifier>
        <w:name xml:space="preserve">АУП</w:name>
        <w:value>
          <w:number/>
          <w:boolean>true</w:boolean>
          <w:date/>
        </w:value>
        <w:element w:id="29558" w:guid="903526A4-6EED-AA50-40AF-EBC15F593135" w:kind="selector" w:selector="radio" w:type="string" w:input="normal" w:required="true">
          <w:identifier xml:space="preserve">ID29558</w:identifier>
          <w:name xml:space="preserve">Договор заключается в пользу его инициатора?</w:name>
          <w:value>
            <w:number/>
            <w:boolean>false</w:boolean>
            <w:date/>
          </w:value>
          <w:element w:id="29541" w:guid="50129D79-EFDB-6170-2C96-DB34FDA08CF6" w:kind="condition" w:selector="check" w:type="boolean" w:input="normal" w:required="false">
            <w:identifier xml:space="preserve">ID29541</w:identifier>
            <w:name xml:space="preserve">Да</w:name>
            <w:value>
              <w:number/>
              <w:boolean>false</w:boolean>
              <w:date/>
            </w:value>
          </w:element>
          <w:element w:id="29542" w:guid="A63090AC-359F-37A8-5FB9-F030C5B8DA6C" w:kind="condition" w:selector="check" w:type="boolean" w:input="normal" w:required="false">
            <w:identifier xml:space="preserve">ID29542</w:identifier>
            <w:name xml:space="preserve">Нет, Аппарат управления Заказчика  - организатор, на уровне филиала осуществляется приемка товара, оплата</w:name>
            <w:value>
              <w:number/>
              <w:boolean>true</w:boolean>
              <w:date/>
            </w:value>
            <w:element w:id="54455" w:guid="48403516-1073-F760-82E8-00CE723E4257" w:kind="variable" w:selector="check" w:type="string" w:input="normal" w:required="true">
              <w:identifier xml:space="preserve">ID54455</w:identifier>
              <w:name xml:space="preserve">Пункты и разделы договора, в которых перечислены обязанности, осуществляемые организатором закупки по оплате</w:name>
              <w:comment xml:space="preserve">Необходимо заполнить путём перечисления пунктов и разделов договора, в которых перечислены обязанности осуществляемые АУП по оплате. Например: п. 1.6, 3.3, 3.5</w:comment>
              <w:value>
                <w:number/>
                <w:boolean>false</w:boolean>
                <w:date/>
              </w:value>
              <w:format>
                <w:number w:numeral="cardinal" w:rounding="none"/>
                <w:string w:letterCase="normal" w:grammarCase="nominative"/>
                <w:money xml:space="preserve">0,000.##</w:money>
                <w:date xml:space="preserve">dd.mm.yyyy</w:date>
              </w:format>
            </w:element>
            <w:element w:id="60840" w:guid="3097CD81-2C0B-32DC-9F7B-D50A6EA8E519" w:kind="variable" w:selector="check" w:type="string" w:input="normal" w:required="true">
              <w:identifier xml:space="preserve">ID60840</w:identifier>
              <w:name xml:space="preserve">Срок направления акта сдачи-приемки оказанных услуг исполнителем заказчика, но не более 3-х рабочих дней</w:name>
              <w:comment xml:space="preserve">Срок направления акта сдачи-приемки оказанных услуг не должен быть более 3-х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element>
      <w:element w:id="32910" w:guid="16A877EE-884D-1A6C-AA1D-EFD574335BA3" w:kind="condition" w:selector="check" w:type="boolean" w:input="normal" w:required="false">
        <w:identifier xml:space="preserve">ID32910</w:identifier>
        <w:name xml:space="preserve">Филиала</w:name>
        <w:value>
          <w:number/>
          <w:boolean>false</w:boolean>
          <w:date/>
        </w:value>
      </w:element>
    </w:element>
    <w:element w:id="64365" w:guid="A89E1C7F-91BD-92B4-D956-724EA650DD14" w:kind="variable" w:selector="check" w:type="string" w:input="dataSource" w:binding="76615" w:required="true">
      <w:identifier xml:space="preserve">ID64365</w:identifier>
      <w:name xml:space="preserve">Наименование филиала Почты России</w:name>
      <w:comment xml:space="preserve">Если подписант неизвестен на этапе подготовки проекта, поставьте прочерк </w:comment>
      <w:value>
        <w:visibility xml:space="preserve">ID32910|ID29542</w:visibility>
        <w:boolean>false</w:boolean>
      </w:value>
    </w:element>
    <w:element w:id="73762" w:guid="B06BA17A-6454-46DC-06B7-9493D7388F38" w:kind="variable" w:selector="check" w:type="string" w:input="dataSource" w:binding="76617" w:required="false">
      <w:identifier xml:space="preserve">ID73762</w:identifier>
      <w:name xml:space="preserve">Адрес местонахождения филиала</w:name>
      <w:value>
        <w:visibility xml:space="preserve">ID32910</w:visibility>
        <w:boolean>false</w:boolean>
      </w:value>
    </w:element>
    <w:element w:id="73764" w:guid="50B30274-D195-2936-23F8-3552EA2CBEFD" w:kind="variable" w:selector="check" w:type="string" w:input="dataSource" w:binding="76618" w:required="false">
      <w:identifier xml:space="preserve">ID73764</w:identifier>
      <w:name xml:space="preserve">Почтовый адрес филиала</w:name>
      <w:value>
        <w:visibility xml:space="preserve">ID32910</w:visibility>
        <w:boolean>false</w:boolean>
      </w:value>
    </w:element>
    <w:element w:id="64372" w:guid="00F5CBC4-71FB-0B08-41ED-C7EAA69000CF" w:kind="variable" w:selector="check" w:type="string" w:input="dataSource" w:binding="76616" w:required="true">
      <w:identifier xml:space="preserve">ID64372</w:identifier>
      <w:name xml:space="preserve">КПП филиала</w:name>
      <w:value>
        <w:visibility xml:space="preserve">ID32910|ID29542</w:visibility>
        <w:boolean>false</w:boolean>
      </w:value>
    </w:element>
    <w:element w:id="64373" w:guid="905BA14B-6A9D-5660-E901-CD5B79E0FEC3" w:kind="variable" w:selector="check" w:type="string" w:input="normal" w:required="true">
      <w:identifier xml:space="preserve">ID64373</w:identifier>
      <w:name xml:space="preserve">Р/с филиала</w:name>
      <w:value>
        <w:visibility xml:space="preserve">ID32910</w:visibility>
        <w:number/>
        <w:text xml:space="preserve" w:min="20" w:max="20"/>
        <w:boolean>false</w:boolean>
        <w:date/>
      </w:value>
      <w:format>
        <w:number w:numeral="cardinal" w:rounding="none"/>
        <w:string w:letterCase="normal" w:grammarCase="nominative"/>
        <w:money xml:space="preserve">0,000.##</w:money>
        <w:date xml:space="preserve">dd.mm.yyyy</w:date>
      </w:format>
    </w:element>
    <w:element w:id="73768" w:guid="E04DD0ED-8AE3-8CD0-D9A0-DB1A93E019E8" w:kind="variable" w:selector="check" w:type="string" w:input="dataSource" w:binding="76622" w:required="true">
      <w:identifier xml:space="preserve">ID73768</w:identifier>
      <w:name xml:space="preserve">Наименование банка филиала</w:name>
      <w:value>
        <w:visibility xml:space="preserve">ID32910</w:visibility>
        <w:boolean>false</w:boolean>
      </w:value>
    </w:element>
    <w:element w:id="64376" w:guid="C0CDA75C-0262-4760-F99E-EE293738B4A0" w:kind="variable" w:selector="check" w:type="string" w:input="dataSource" w:binding="76621" w:required="true">
      <w:identifier xml:space="preserve">ID64376</w:identifier>
      <w:name xml:space="preserve">К/с филиала</w:name>
      <w:value>
        <w:visibility xml:space="preserve">ID32910</w:visibility>
        <w:text xml:space="preserve" w:min="20" w:max="20"/>
        <w:boolean>false</w:boolean>
      </w:value>
    </w:element>
    <w:element w:id="64375" w:guid="C0EC9B88-51DB-6B90-A9F3-CBF4B43A3438" w:kind="variable" w:selector="check" w:type="string" w:input="dataSource" w:binding="76620" w:required="true">
      <w:identifier xml:space="preserve">ID64375</w:identifier>
      <w:name xml:space="preserve">БИК банка филиала</w:name>
      <w:value>
        <w:visibility xml:space="preserve">ID32910</w:visibility>
        <w:text xml:space="preserve" w:min="9" w:max="9"/>
        <w:boolean>false</w:boolean>
      </w:value>
    </w:element>
    <w:element w:id="73772" w:guid="502F11E8-7A88-5160-A077-8C0B5D203C3F" w:kind="variable" w:selector="check" w:type="string" w:input="normal" w:required="false">
      <w:identifier xml:space="preserve">ID73772</w:identifier>
      <w:name xml:space="preserve">Телефон филиала</w:name>
      <w:comment xml:space="preserve">Заполняется в формате +7 (495) 123 45 67</w:comment>
      <w:value>
        <w:visibility xml:space="preserve">ID32910</w:visibility>
        <w:number/>
        <w:boolean>false</w:boolean>
        <w:date/>
      </w:value>
      <w:format>
        <w:number w:numeral="cardinal" w:rounding="none"/>
        <w:string w:letterCase="normal" w:grammarCase="nominative"/>
        <w:money xml:space="preserve">0,000.##</w:money>
        <w:date xml:space="preserve">dd.mm.yyyy</w:date>
      </w:format>
    </w:element>
    <w:element w:id="64378" w:guid="80D4C9A8-A810-0B80-DDBE-4C4CBFA8F68C" w:kind="variable" w:selector="check" w:type="string" w:input="normal" w:required="false">
      <w:identifier xml:space="preserve">ID64378</w:identifier>
      <w:name xml:space="preserve">E-mail филиала</w:name>
      <w:value>
        <w:visibility xml:space="preserve">ID32910</w:visibility>
        <w:number/>
        <w:boolean>false</w:boolean>
        <w:date/>
      </w:value>
      <w:format>
        <w:number w:numeral="cardinal" w:rounding="none"/>
        <w:string w:letterCase="normal" w:grammarCase="nominative"/>
        <w:money xml:space="preserve">0,000.##</w:money>
        <w:date xml:space="preserve">dd.mm.yyyy</w:date>
      </w:format>
    </w:element>
    <w:element w:id="32914" w:guid="B085F5D8-B990-08F8-BE85-E5492F9459B3" w:kind="selector" w:selector="radio" w:type="string" w:input="normal" w:required="true">
      <w:identifier xml:space="preserve">ID32914</w:identifier>
      <w:name xml:space="preserve">Подписант от АО «Почта России»:</w:name>
      <w:value>
        <w:number/>
        <w:boolean>false</w:boolean>
        <w:date/>
      </w:value>
      <w:element w:id="32911" w:guid="D5367EEB-497E-12C0-1FC2-2E493900DA87" w:kind="condition" w:selector="check" w:type="boolean" w:input="normal" w:required="false">
        <w:identifier xml:space="preserve">ID32911</w:identifier>
        <w:name xml:space="preserve">Руководитель</w:name>
        <w:value>
          <w:visibility xml:space="preserve">!(ID32910)</w:visibility>
          <w:number/>
          <w:boolean>true</w:boolean>
          <w:date/>
        </w:value>
        <w:element w:id="64366" w:guid="9019F46F-E2E9-4168-BD26-1EA95098CBA5" w:kind="variable" w:selector="check" w:type="string" w:input="normal" w:required="false">
          <w:identifier xml:space="preserve">ID64366</w:identifier>
          <w:name xml:space="preserve">Должность руководителя заказчика</w:name>
          <w:comment xml:space="preserve">Если подписант неизвестен на этапе подготовки проекта, поставьте прочерк </w:comment>
          <w:value>
            <w:number/>
            <w:text xml:space="preserve">генеральный директор</w:text>
            <w:boolean>false</w:boolean>
            <w:date/>
          </w:value>
          <w:format>
            <w:number w:numeral="cardinal" w:rounding="none"/>
            <w:string w:letterCase="normal" w:grammarCase="nominative"/>
            <w:money xml:space="preserve">0,000.##</w:money>
            <w:date xml:space="preserve">dd.mm.yyyy</w:date>
          </w:format>
        </w:element>
        <w:element w:id="64367" w:guid="ACA49C0D-117B-4410-9F6F-8A122358EE0B" w:kind="variable" w:selector="check" w:type="string" w:input="normal" w:required="false">
          <w:identifier xml:space="preserve">ID64367</w:identifier>
          <w:name xml:space="preserve">ФИО руководителя заказчика</w:name>
          <w:comment xml:space="preserve">Если подписант неизвестен на этапе подготовки проекта, поставьте прочерк </w:comment>
          <w:value>
            <w:number/>
            <w:text xml:space="preserve">Волков Михаил Юрьевич</w:text>
            <w:boolean>false</w:boolean>
            <w:date/>
          </w:value>
          <w:format>
            <w:number w:numeral="cardinal" w:rounding="none"/>
            <w:string w:letterCase="normal" w:grammarCase="nominative"/>
            <w:money xml:space="preserve">0,000.##</w:money>
            <w:date xml:space="preserve">dd.mm.yyyy</w:date>
          </w:format>
        </w:element>
        <w:element w:id="64368" w:guid="10045192-035C-4590-083C-0EC34EC8CD39" w:kind="variable" w:selector="check" w:type="string" w:input="normal" w:required="false">
          <w:identifier xml:space="preserve">ID64368</w:identifier>
          <w:name xml:space="preserve">Документ-основание для руководителя заказчика</w:name>
          <w:comment xml:space="preserve">Если подписант неизвестен на этапе подготовки проекта, поставьте прочерк </w:comment>
          <w:value>
            <w:number/>
            <w:text xml:space="preserve">Устав</w:text>
            <w:boolean>false</w:boolean>
            <w:date/>
          </w:value>
          <w:format>
            <w:number w:numeral="cardinal" w:rounding="none"/>
            <w:string w:letterCase="normal" w:grammarCase="nominative"/>
            <w:money xml:space="preserve">0,000.##</w:money>
            <w:date xml:space="preserve">dd.mm.yyyy</w:date>
          </w:format>
        </w:element>
      </w:element>
      <w:element w:id="32912" w:guid="F85DCBA8-51ED-BE58-77B5-7B513BBA1B43" w:kind="condition" w:selector="check" w:type="boolean" w:input="normal" w:required="false">
        <w:identifier xml:space="preserve">ID32912</w:identifier>
        <w:name xml:space="preserve">Представитель по доверенности</w:name>
        <w:value>
          <w:number/>
          <w:boolean>false</w:boolean>
          <w:date/>
        </w:value>
        <w:element w:id="54433" w:guid="08FA1F8E-76D3-A730-BC30-8FD83B2C1A47" w:kind="variable" w:selector="check" w:type="string" w:input="normal" w:required="true">
          <w:identifier xml:space="preserve">ID54433</w:identifier>
          <w:name xml:space="preserve">Должность представителя заказчика</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54434" w:guid="880014E8-6EBA-A0D4-BF91-26A48710E7A7" w:kind="variable" w:selector="check" w:type="string" w:input="normal" w:required="true">
          <w:identifier xml:space="preserve">ID54434</w:identifier>
          <w:name xml:space="preserve">ФИО представителя заказчика</w:name>
          <w:comment xml:space="preserve">Если подписант неизвестен на этапе подготовки проекта, поставьте прочерк </w:comment>
          <w:value>
            <w:number/>
            <w:boolean>false</w:boolean>
            <w:date/>
          </w:value>
          <w:format>
            <w:number w:numeral="cardinal" w:rounding="none"/>
            <w:string w:letterCase="normal" w:grammarCase="nominative"/>
            <w:money xml:space="preserve">0,000.##</w:money>
            <w:date xml:space="preserve">dd.mm.yyyy</w:date>
          </w:format>
        </w:element>
        <w:element w:id="54435" w:guid="CF9529A8-1480-0B84-1190-88242D988412" w:kind="variable" w:selector="check" w:type="string" w:input="normal" w:required="true">
          <w:identifier xml:space="preserve">ID54435</w:identifier>
          <w:name xml:space="preserve">Документ-основание для представителя заказчика</w:name>
          <w:comment xml:space="preserve">Например: Доверенность №_ от__</w:comment>
          <w:value>
            <w:number/>
            <w:boolean>false</w:boolean>
            <w:date/>
          </w:value>
          <w:format>
            <w:number w:numeral="cardinal" w:rounding="none"/>
            <w:string w:letterCase="normal" w:grammarCase="nominative"/>
            <w:money xml:space="preserve">0,000.##</w:money>
            <w:date xml:space="preserve">dd.mm.yyyy</w:date>
          </w:format>
        </w:element>
      </w:element>
    </w:element>
    <w:element w:id="31398" w:guid="08F71684-9393-92C0-B08C-7CE4FB688390" w:kind="selector" w:selector="radio" w:type="string" w:input="normal" w:required="true">
      <w:identifier xml:space="preserve">ID31398</w:identifier>
      <w:name xml:space="preserve">Участник закупки:</w:name>
      <w:comment xml:space="preserve">Субъект малого предпринимательства (МСП) – это российская коммерческая организация или индивидуальный предприниматель, которые нацелены на получение прибыли</w:comment>
      <w:value>
        <w:number/>
        <w:boolean>false</w:boolean>
        <w:date/>
      </w:value>
      <w:element w:id="31392" w:guid="90E1AA6F-C8F8-D838-69BE-E392D5F0B7B6" w:kind="condition" w:selector="check" w:type="boolean" w:input="normal" w:required="false">
        <w:identifier xml:space="preserve">ID31392</w:identifier>
        <w:name xml:space="preserve">Любой</w:name>
        <w:value>
          <w:number/>
          <w:boolean>true</w:boolean>
          <w:date/>
        </w:value>
      </w:element>
      <w:element w:id="31395" w:guid="0CBDA9B5-801A-5424-3562-F56AF5B64355" w:kind="condition" w:selector="check" w:type="boolean" w:input="normal" w:required="false">
        <w:identifier xml:space="preserve">ID31395</w:identifier>
        <w:name xml:space="preserve">Только субъект МСП</w:name>
        <w:value>
          <w:number/>
          <w:boolean>false</w:boolean>
          <w:date/>
        </w:value>
      </w:element>
      <w:element w:id="31396" w:guid="DEAB7958-7A5F-30C0-DFE2-3E3EB180E83B" w:kind="condition" w:selector="check" w:type="boolean" w:input="normal" w:required="false">
        <w:identifier xml:space="preserve">ID31396</w:identifier>
        <w:name xml:space="preserve">Не субъект МСП, но обязан привлечь к исполнению договора субъекта МСП</w:name>
        <w:value>
          <w:number/>
          <w:boolean>false</w:boolean>
          <w:date/>
        </w:value>
      </w:element>
    </w:element>
    <w:element w:id="37476" w:guid="50A9F8B6-C6AE-1B20-CD28-CCDEA9E8FC86" w:kind="selector" w:selector="radio" w:type="string" w:input="normal" w:required="true">
      <w:identifier xml:space="preserve">ID37476</w:identifier>
      <w:name xml:space="preserve">Срок начала оказания услуг указывается:</w:name>
      <w:value>
        <w:number/>
        <w:boolean>false</w:boolean>
        <w:date/>
      </w:value>
      <w:element w:id="37477" w:guid="98B9E2A1-046F-06B0-9098-E17BFC00617F" w:kind="condition" w:selector="check" w:type="boolean" w:input="normal" w:required="false">
        <w:identifier xml:space="preserve">ID37477</w:identifier>
        <w:name xml:space="preserve">Конкретной датой</w:name>
        <w:value>
          <w:number/>
          <w:boolean>false</w:boolean>
          <w:date/>
        </w:value>
        <w:element w:id="76489" w:guid="383D05CC-9810-5C7C-E6CB-BD4DFBF02928" w:kind="variable" w:selector="check" w:type="date" w:input="normal" w:required="true">
          <w:identifier xml:space="preserve">ID76489</w:identifier>
          <w:name xml:space="preserve">Дата начала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78" w:guid="D848A75B-988D-CED0-71EC-1ECACBE00071" w:kind="condition" w:selector="check" w:type="boolean" w:input="normal" w:required="false">
        <w:identifier xml:space="preserve">ID37478</w:identifier>
        <w:name xml:space="preserve">Сроком с события</w:name>
        <w:value>
          <w:number/>
          <w:boolean>true</w:boolean>
          <w:date/>
        </w:value>
        <w:element w:id="76490" w:guid="B071D744-0C1D-B5F0-E0A2-274F9A58D5BD" w:kind="variable" w:selector="check" w:type="string" w:input="normal" w:required="true">
          <w:identifier xml:space="preserve">ID76490</w:identifier>
          <w:name xml:space="preserve">Срок начала оказания услуг</w:name>
          <w:value>
            <w:number/>
            <w:boolean>false</w:boolean>
            <w:date/>
          </w:value>
          <w:format>
            <w:number w:numeral="cardinal" w:rounding="none"/>
            <w:string w:letterCase="normal" w:grammarCase="nominative"/>
            <w:money xml:space="preserve">0,000.##</w:money>
            <w:date xml:space="preserve">dd.mm.yyyy</w:date>
          </w:format>
        </w:element>
      </w:element>
    </w:element>
    <w:element w:id="37481" w:guid="30E83456-60A9-38F0-E09F-953620B0979B" w:kind="selector" w:selector="radio" w:type="string" w:input="normal" w:required="true">
      <w:identifier xml:space="preserve">ID37481</w:identifier>
      <w:name xml:space="preserve">Срок окончания оказания услуг указывается:</w:name>
      <w:value>
        <w:number/>
        <w:boolean>false</w:boolean>
        <w:date/>
      </w:value>
      <w:element w:id="37479" w:guid="0C485CE3-D026-52B0-8B07-3B66EA7EFA99" w:kind="condition" w:selector="check" w:type="boolean" w:input="normal" w:required="false">
        <w:identifier xml:space="preserve">ID37479</w:identifier>
        <w:name xml:space="preserve">Конкретной датой</w:name>
        <w:value>
          <w:number/>
          <w:boolean>false</w:boolean>
          <w:date/>
        </w:value>
        <w:element w:id="76491" w:guid="AC30B828-20D9-6566-B2D3-DD8D67F0971F" w:kind="variable" w:selector="check" w:type="date" w:input="normal" w:required="true">
          <w:identifier xml:space="preserve">ID76491</w:identifier>
          <w:name xml:space="preserve">Дата окончания оказания услуг</w:name>
          <w:value>
            <w:number/>
            <w:boolean>false</w:boolean>
            <w:date/>
          </w:value>
          <w:format>
            <w:number w:numeral="cardinal" w:rounding="none"/>
            <w:string w:letterCase="normal" w:grammarCase="nominative"/>
            <w:money xml:space="preserve">0,000.##</w:money>
            <w:date xml:space="preserve">«dd» month yyyyY</w:date>
          </w:format>
        </w:element>
      </w:element>
      <w:element w:id="37480" w:guid="40A7D580-931D-A2C0-3D72-6B44ECC0447F" w:kind="condition" w:selector="check" w:type="boolean" w:input="normal" w:required="false">
        <w:identifier xml:space="preserve">ID37480</w:identifier>
        <w:name xml:space="preserve">Сроком с события</w:name>
        <w:value>
          <w:number/>
          <w:boolean>true</w:boolean>
          <w:date/>
        </w:value>
        <w:element w:id="76492" w:guid="18747B2F-F164-FE50-9B3D-5FC40C204C25" w:kind="variable" w:selector="check" w:type="string" w:input="normal" w:required="true">
          <w:identifier xml:space="preserve">ID76492</w:identifier>
          <w:name xml:space="preserve">Срок окончания оказания услуг</w:name>
          <w:value>
            <w:number/>
            <w:boolean>false</w:boolean>
            <w:date/>
          </w:value>
          <w:format>
            <w:number w:numeral="cardinal" w:rounding="none"/>
            <w:string w:letterCase="normal" w:grammarCase="nominative"/>
            <w:money xml:space="preserve">0,000.##</w:money>
            <w:date xml:space="preserve">dd.mm.yyyy</w:date>
          </w:format>
        </w:element>
      </w:element>
    </w:element>
    <w:element w:id="31401" w:guid="505AE8EA-A95B-4CE8-652D-0F1C88B04590" w:kind="selector" w:selector="radio" w:type="string" w:input="normal" w:required="true">
      <w:identifier xml:space="preserve">ID31401</w:identifier>
      <w:name xml:space="preserve">Предметом договора являются информационно-консультационные услуги?</w:name>
      <w:value>
        <w:number/>
        <w:boolean>false</w:boolean>
        <w:date/>
      </w:value>
      <w:element w:id="31391" w:guid="46C44A18-026E-2054-3F9A-337363403B7E" w:kind="condition" w:selector="check" w:type="boolean" w:input="normal" w:required="false">
        <w:identifier xml:space="preserve">ID31391</w:identifier>
        <w:name xml:space="preserve">Да</w:name>
        <w:value>
          <w:number/>
          <w:boolean>true</w:boolean>
          <w:date/>
        </w:value>
        <w:element w:id="63549" w:guid="707B8338-6634-4884-A648-B48264DB3155" w:kind="variable" w:selector="check" w:type="string" w:input="normal" w:required="true">
          <w:identifier xml:space="preserve">ID63549</w:identifier>
          <w:name xml:space="preserve">Укажите отчет исполнителя по форме приложения к договору</w:name>
          <w:value>
            <w:number/>
            <w:boolean>false</w:boolean>
            <w:date/>
          </w:value>
          <w:format>
            <w:number w:numeral="cardinal" w:rounding="none"/>
            <w:string w:letterCase="normal" w:grammarCase="nominative"/>
            <w:money xml:space="preserve">0,000.##</w:money>
            <w:date xml:space="preserve">dd.mm.yyyy</w:date>
          </w:format>
        </w:element>
      </w:element>
      <w:element w:id="31397" w:guid="78A9FA35-1B5E-4008-03B1-B9F3C8B81F40" w:kind="condition" w:selector="check" w:type="boolean" w:input="normal" w:required="false">
        <w:identifier xml:space="preserve">ID31397</w:identifier>
        <w:name xml:space="preserve">Нет</w:name>
        <w:value>
          <w:number/>
          <w:boolean>false</w:boolean>
          <w:date/>
        </w:value>
      </w:element>
    </w:element>
    <w:element w:id="29555" w:guid="80C4C6B2-33F1-FCA0-1A82-BB394B406A90" w:kind="selector" w:selector="radio" w:type="string" w:input="normal" w:required="true">
      <w:identifier xml:space="preserve">ID29555</w:identifier>
      <w:name xml:space="preserve">Для заказчика имеет значение место оказания услуг?</w:name>
      <w:value>
        <w:number/>
        <w:boolean>false</w:boolean>
        <w:date/>
      </w:value>
      <w:element w:id="29559" w:guid="60F33477-9C21-3D00-9312-70505D900D49" w:kind="condition" w:selector="check" w:type="boolean" w:input="normal" w:required="false">
        <w:identifier xml:space="preserve">ID29559</w:identifier>
        <w:name xml:space="preserve">Да</w:name>
        <w:value>
          <w:number/>
          <w:boolean>true</w:boolean>
          <w:date/>
        </w:value>
        <w:element w:id="76522" w:guid="C0333E71-984B-30B0-E398-F64FB4003693" w:kind="replicator" w:selector="check" w:type="dataset" w:input="normal" w:required="false">
          <w:identifier xml:space="preserve">ID76522</w:identifier>
          <w:name xml:space="preserve">Перечень мест оказания Услуг</w:name>
          <w:value>
            <w:number/>
            <w:date/>
          </w:value>
          <w:element w:id="76523" w:guid="C212CB7D-6EA6-3270-26B7-A65282E1187C" w:kind="variable" w:selector="check" w:type="string" w:input="normal" w:required="true">
            <w:identifier xml:space="preserve">ID76523</w:identifier>
            <w:name xml:space="preserve">№ п/п</w:name>
            <w:value>
              <w:number/>
              <w:date/>
            </w:value>
          </w:element>
          <w:element w:id="76524" w:guid="E06EA0A9-D076-DFF4-CE36-6BF866D00E1C" w:kind="variable" w:selector="check" w:type="string" w:input="normal" w:required="true">
            <w:identifier xml:space="preserve">ID76524</w:identifier>
            <w:name xml:space="preserve">Адрес места оказания Услуг</w:name>
            <w:comment xml:space="preserve">Укажите полный(-е) адрес(-а) места оказания Услуг</w:comment>
            <w:value>
              <w:number/>
              <w:date/>
            </w:value>
          </w:element>
        </w:element>
      </w:element>
      <w:element w:id="29560" w:guid="CE7872E4-C61A-0E80-4D2B-65A08708EA4D" w:kind="condition" w:selector="check" w:type="boolean" w:input="normal" w:required="false">
        <w:identifier xml:space="preserve">ID29560</w:identifier>
        <w:name xml:space="preserve">Нет</w:name>
        <w:value>
          <w:number/>
          <w:boolean>false</w:boolean>
          <w:date/>
        </w:value>
      </w:element>
    </w:element>
    <w:element w:id="29550" w:guid="E8E98886-3B19-AB70-C18B-75150540FC8E" w:kind="selector" w:selector="radio" w:type="string" w:input="normal" w:required="true">
      <w:identifier xml:space="preserve">ID29550</w:identifier>
      <w:name xml:space="preserve">В договор включается конкретизация затрат, издержек и иных расходов исполнителя?</w:name>
      <w:value>
        <w:number/>
        <w:boolean>false</w:boolean>
        <w:date/>
      </w:value>
      <w:element w:id="29546" w:guid="0F04365B-81AF-1E10-8B4B-AD991CF01A05" w:kind="condition" w:selector="check" w:type="boolean" w:input="normal" w:required="false">
        <w:identifier xml:space="preserve">ID29546</w:identifier>
        <w:name xml:space="preserve">Да</w:name>
        <w:value>
          <w:number/>
          <w:boolean>true</w:boolean>
          <w:date/>
        </w:value>
        <w:element w:id="54461" w:guid="A0628CF1-FE7E-3B26-6282-D50B3938D1D1" w:kind="variable" w:selector="check" w:type="string" w:input="normal" w:required="true">
          <w:identifier xml:space="preserve">ID54461</w:identifier>
          <w:name xml:space="preserve">Укажите наименование доп. расходов Исполнителя, возмещаемых по договору Заказчиком</w:name>
          <w:comment xml:space="preserve">Текст указан для примера, Вы можете ввести иной</w:comment>
          <w:value>
            <w:number/>
            <w:text xml:space="preserve">затраты, издержки и иные расходы Исполнителя, связанные с исполнением Договора</w:text>
            <w:boolean>false</w:boolean>
            <w:date/>
          </w:value>
          <w:format>
            <w:number w:numeral="cardinal" w:rounding="none"/>
            <w:string w:letterCase="normal" w:grammarCase="nominative"/>
            <w:money xml:space="preserve">0,000.##</w:money>
            <w:date xml:space="preserve">dd.mm.yyyy</w:date>
          </w:format>
        </w:element>
      </w:element>
      <w:element w:id="29552" w:guid="D83592B8-FABE-35FC-4733-F403DC785420" w:kind="condition" w:selector="check" w:type="boolean" w:input="normal" w:required="false">
        <w:identifier xml:space="preserve">ID29552</w:identifier>
        <w:name xml:space="preserve">Нет</w:name>
        <w:value>
          <w:number/>
          <w:boolean>false</w:boolean>
          <w:date/>
        </w:value>
      </w:element>
    </w:element>
    <w:element w:id="29556" w:guid="8CFFA57B-2FC1-6C38-331D-0DE8FA6047C2" w:kind="selector" w:selector="radio" w:type="string" w:input="normal" w:required="true">
      <w:identifier xml:space="preserve">ID29556</w:identifier>
      <w:name xml:space="preserve">Договором предусмотрен гарантийный срок на оказанные услуги?</w:name>
      <w:value>
        <w:number/>
        <w:boolean>false</w:boolean>
        <w:date/>
      </w:value>
      <w:element w:id="29569" w:guid="ACFA5C0F-AF58-6FB0-D031-DAA3FB48918B" w:kind="condition" w:selector="check" w:type="boolean" w:input="normal" w:required="false">
        <w:identifier xml:space="preserve">ID29569</w:identifier>
        <w:name xml:space="preserve">Да</w:name>
        <w:value>
          <w:number/>
          <w:boolean>true</w:boolean>
          <w:date/>
        </w:value>
        <w:element w:id="54466" w:guid="C4D2BA36-BD7B-1243-3A76-5E029B28A392" w:kind="variable" w:selector="check" w:type="string" w:input="normal" w:required="true">
          <w:identifier xml:space="preserve">ID54466</w:identifier>
          <w:name xml:space="preserve">Гарантийный срок на услуги</w:name>
          <w:comment xml:space="preserve">Укажите продолжительность гарантийного срока. Например: 2 (Два) года</w:comment>
          <w:value>
            <w:number/>
            <w:boolean>false</w:boolean>
            <w:date/>
          </w:value>
          <w:format>
            <w:number w:numeral="cardinal" w:rounding="none"/>
            <w:string w:letterCase="normal" w:grammarCase="nominative"/>
            <w:money xml:space="preserve">0,000.##</w:money>
            <w:date xml:space="preserve">dd.mm.yyyy</w:date>
          </w:format>
        </w:element>
        <w:element w:id="54467" w:guid="3022B26D-C3D9-5C80-4A7C-8409C050C873" w:kind="variable" w:selector="check" w:type="string" w:input="normal" w:required="true">
          <w:identifier xml:space="preserve">ID54467</w:identifier>
          <w:name xml:space="preserve">Срок на устранение недостатков услуг в период гарантийного срока</w:name>
          <w:comment xml:space="preserve">Укажите цифрой с расшифровкой в скобках прописью количество рабочих дней с даты получения письменного требования от заказчика. Например, в течение: 20 (Двадцати)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element w:id="29566" w:guid="F05EF411-01A5-7790-8EC1-1DA6AA16E1D0" w:kind="condition" w:selector="check" w:type="boolean" w:input="normal" w:required="false">
        <w:identifier xml:space="preserve">ID29566</w:identifier>
        <w:name xml:space="preserve">Нет</w:name>
        <w:value>
          <w:number/>
          <w:boolean>false</w:boolean>
          <w:date/>
        </w:value>
      </w:element>
    </w:element>
    <w:element w:id="32614" w:guid="3C373818-6567-3BA8-1B47-CFACC7700627" w:kind="selector" w:selector="radio" w:type="string" w:input="normal" w:required="true">
      <w:identifier xml:space="preserve">ID32614</w:identifier>
      <w:name xml:space="preserve">За нарушение исполнителем сроков исполнения обязательств договором устанавливается:</w:name>
      <w:value>
        <w:number/>
        <w:boolean>false</w:boolean>
        <w:date/>
      </w:value>
      <w:element w:id="32612" w:guid="14BAB393-2D78-3E50-A0CF-0A8C6364BA20" w:kind="condition" w:selector="check" w:type="boolean" w:input="normal" w:required="false">
        <w:identifier xml:space="preserve">ID32612</w:identifier>
        <w:name xml:space="preserve">Штраф в размере, рассчитываемом процентом от цены договора</w:name>
        <w:value>
          <w:number/>
          <w:boolean>true</w:boolean>
          <w:date/>
        </w:value>
        <w:element w:id="76628" w:guid="D8E1923A-87FB-7CD0-30B2-B5959F50F81A" w:kind="variable" w:type="percent" w:input="normal" w:required="true">
          <w:identifier xml:space="preserve">ID76628</w:identifier>
          <w:name xml:space="preserve">Размер штрафа (в %) за каждый факт нарушения срока исполнения обязательства по договору</w:name>
          <w:comment xml:space="preserve">Указывается цифрой в % от от цены договора</w:comment>
        </w:element>
      </w:element>
      <w:element w:id="32613" w:guid="E8BE43B3-F0AA-F8F0-4D19-C97A2B907E30" w:kind="condition" w:selector="check" w:type="boolean" w:input="normal" w:required="false">
        <w:identifier xml:space="preserve">ID32613</w:identifier>
        <w:name xml:space="preserve">Пеня</w:name>
        <w:value>
          <w:number/>
          <w:boolean>false</w:boolean>
          <w:date/>
        </w:value>
        <w:element w:id="76629" w:guid="F8C02F9F-BAA7-8D20-8F78-5B3D32D01DAA" w:kind="variable" w:type="percent" w:input="normal" w:required="true">
          <w:identifier xml:space="preserve">ID76629</w:identifier>
          <w:name xml:space="preserve">Размер пени за каждый факт нарушения срока исполнения обязательства по договору</w:name>
          <w:comment xml:space="preserve">% от стоимости обязательства, исполнение которого просрочено за каждый день просрочки</w:comment>
        </w:element>
      </w:element>
    </w:element>
    <w:element w:id="29574" w:guid="10232558-FC4B-0D30-4E1F-7DCEF418058A" w:kind="selector" w:selector="radio" w:type="string" w:input="normal" w:required="true">
      <w:identifier xml:space="preserve">ID29574</w:identifier>
      <w:name xml:space="preserve">За нарушение исполнителем сроков устранения недостатков договором устанавливается:</w:name>
      <w:value>
        <w:number/>
        <w:boolean>false</w:boolean>
        <w:date/>
      </w:value>
      <w:element w:id="29576" w:guid="08EF4310-6405-7750-6FA7-274268A0399E" w:kind="condition" w:selector="check" w:type="boolean" w:input="normal" w:required="false">
        <w:identifier xml:space="preserve">ID29576</w:identifier>
        <w:name xml:space="preserve">Штраф в размере, рассчитываемом процентом от цены договора</w:name>
        <w:comment xml:space="preserve">За каждый факт нарушения срока исполнения обязательства</w:comment>
        <w:value>
          <w:number/>
          <w:boolean>true</w:boolean>
          <w:date/>
        </w:value>
        <w:element w:id="76630" w:guid="D09250EC-631E-9738-EED5-5261EB90877D" w:kind="variable" w:type="percent" w:input="normal" w:required="true">
          <w:identifier xml:space="preserve">ID76630</w:identifier>
          <w:name xml:space="preserve">Размер штрафа за каждый факт нарушения срока устранения недостатков Исполнителем</w:name>
          <w:comment xml:space="preserve">% от цены договора</w:comment>
        </w:element>
      </w:element>
      <w:element w:id="29575" w:guid="800BD818-EEAD-2E40-ED7C-67B0C290760E" w:kind="condition" w:selector="check" w:type="boolean" w:input="normal" w:required="false">
        <w:identifier xml:space="preserve">ID29575</w:identifier>
        <w:name xml:space="preserve">Пеня</w:name>
        <w:comment xml:space="preserve">За каждый день просрочки</w:comment>
        <w:value>
          <w:number/>
          <w:boolean>false</w:boolean>
          <w:date/>
        </w:value>
        <w:element w:id="76631" w:guid="A069381F-569E-5B18-6659-19CD517E3ADE" w:kind="variable" w:type="percent" w:input="normal" w:required="true">
          <w:identifier xml:space="preserve">ID76631</w:identifier>
          <w:name xml:space="preserve">Размер пени за нарушение срока устранения Исполнителем недостатков, выявленных Заказчиком</w:name>
          <w:comment xml:space="preserve">Указывается цифрой в % от стоимости обязательств, исполнение которых просрочено. Например: 0,1</w:comment>
        </w:element>
        <w:element w:id="76632" w:guid="C09C844F-E903-2EB0-FF9D-6172FF506377" w:kind="variable" w:type="percent" w:input="normal" w:required="true">
          <w:identifier xml:space="preserve">ID76632</w:identifier>
          <w:name xml:space="preserve">Общий размер пени за нарушение сроков устранения Исполнителем недостатков услуг не может превышать:</w:name>
          <w:comment xml:space="preserve">Указывается цифрой в % от цены договора. Например: 20</w:comment>
        </w:element>
      </w:element>
    </w:element>
    <w:element w:id="29567" w:guid="B0434D32-22ED-43B0-F510-647479789759" w:kind="selector" w:selector="radio" w:type="string" w:input="normal" w:required="true">
      <w:identifier xml:space="preserve">ID29567</w:identifier>
      <w:name xml:space="preserve">Документацией или извещением о закупке предусмотрено предоставление обеспечения исполнения обязательств по договору:</w:name>
      <w:value>
        <w:number/>
        <w:boolean>false</w:boolean>
        <w:date/>
      </w:value>
      <w:element w:id="76497" w:guid="805BC272-418A-AE58-A966-14C8F8DA5C11" w:kind="condition" w:selector="check" w:type="boolean" w:input="normal" w:required="false">
        <w:identifier xml:space="preserve">ID76497</w:identifier>
        <w:name xml:space="preserve">Да</w:name>
        <w:value>
          <w:number/>
          <w:boolean>true</w:boolean>
          <w:date/>
        </w:value>
        <w:element w:id="32589" w:guid="84C60AFB-020D-3690-603D-13FB0AECF569" w:kind="selector" w:selector="radio" w:type="string" w:input="normal" w:required="false">
          <w:identifier xml:space="preserve">ID32589</w:identifier>
          <w:name xml:space="preserve">В п. 1.15 договора "Обеспечение исполнения договора":</w:name>
          <w:value>
            <w:number/>
            <w:boolean>false</w:boolean>
            <w:date/>
          </w:value>
          <w:element w:id="32587" w:guid="E09F4FBA-7C91-4110-2C06-1EF48A086B3C" w:kind="condition" w:selector="check" w:type="boolean" w:input="normal" w:required="false">
            <w:identifier xml:space="preserve">ID32587</w:identifier>
            <w:name xml:space="preserve">Перечисляются конкретные обязательства, которые должны быть обеспечены исполнителем</w:name>
            <w:value>
              <w:visibility xml:space="preserve">!ID29580</w:visibility>
              <w:number/>
              <w:boolean>true</w:boolean>
              <w:date/>
            </w:value>
          </w:element>
          <w:element w:id="32588" w:guid="E0801C6C-665E-A3ED-20BB-4C54043052E3" w:kind="condition" w:selector="check" w:type="boolean" w:input="normal" w:required="false">
            <w:identifier xml:space="preserve">ID32588</w:identifier>
            <w:name xml:space="preserve">Указывается общая формулировка, что обеспечиваются все обязательства исполнителя по договору</w:name>
            <w:value>
              <w:visibility xml:space="preserve">!ID29580</w:visibility>
              <w:number/>
              <w:boolean>false</w:boolean>
              <w:date/>
            </w:value>
          </w:element>
        </w:element>
      </w:element>
      <w:element w:id="29580" w:guid="406CC729-0DC9-EB50-52CC-61931C100D1D" w:kind="condition" w:selector="check" w:type="boolean" w:input="normal" w:required="false">
        <w:identifier xml:space="preserve">ID29580</w:identifier>
        <w:name xml:space="preserve">Нет</w:name>
        <w:value>
          <w:number/>
          <w:boolean>false</w:boolean>
          <w:date/>
        </w:value>
      </w:element>
    </w:element>
    <w:element w:id="54425" w:guid="B80ED0E1-D037-EDF8-7A9A-53B2C158E7A9" w:kind="variable" w:selector="check" w:type="string" w:input="normal" w:required="true">
      <w:identifier xml:space="preserve">ID54425</w:identifier>
      <w:name xml:space="preserve">Размер штрафа за ненадлежащее исполнение исполнителем договора, повлекшее за собой расторжение договора по инициативе заказчика</w:name>
      <w:comment xml:space="preserve">Указывается цифрами и прописью или в размере обеспечения исполнения Договора</w:comment>
      <w:value>
        <w:number>0</w:number>
        <w:boolean>false</w:boolean>
        <w:date/>
      </w:value>
      <w:format>
        <w:number w:numeral="cardinal" w:rounding="none"/>
        <w:string w:letterCase="normal" w:grammarCase="nominative"/>
        <w:money xml:space="preserve">0,000 (I) $$ 00 c</w:money>
        <w:date xml:space="preserve">dd.mm.yyyy</w:date>
      </w:format>
    </w:element>
    <w:element w:id="76517" w:guid="08B35FB7-E839-8C20-933D-474C3868AE05" w:kind="condition" w:selector="check" w:type="boolean" w:input="expression" w:required="false" w:uiHidden="true">
      <w:identifier xml:space="preserve">ID76517</w:identifier>
      <w:name xml:space="preserve">Да</w:name>
      <w:value>
        <w:expression xml:space="preserve">ID76497&amp;ID29531</w:expression>
        <w:number/>
        <w:date/>
      </w:value>
      <w:element w:id="29577" w:guid="7C9A9D9C-33EA-5550-AA82-E58620401F16" w:kind="selector" w:selector="radio" w:type="string" w:input="normal" w:required="true">
        <w:identifier xml:space="preserve">ID29577</w:identifier>
        <w:name xml:space="preserve">Способ обеспечения обязательств по договору:</w:name>
        <w:value>
          <w:number/>
          <w:boolean>false</w:boolean>
          <w:date/>
        </w:value>
        <w:element w:id="29578" w:guid="3088C258-C88B-2798-B241-CFD2AEC8F45F" w:kind="condition" w:selector="check" w:type="boolean" w:input="normal" w:required="false">
          <w:identifier xml:space="preserve">ID29578</w:identifier>
          <w:name xml:space="preserve">Банковская гарантия</w:name>
          <w:value>
            <w:visibility xml:space="preserve">!ID29530</w:visibility>
            <w:number/>
            <w:boolean>true</w:boolean>
            <w:date/>
          </w:value>
        </w:element>
        <w:element w:id="29579" w:guid="0FCCC268-3E65-09B8-F46F-4DECA170B4F3" w:kind="condition" w:selector="check" w:type="boolean" w:input="normal" w:required="false">
          <w:identifier xml:space="preserve">ID29579</w:identifier>
          <w:name xml:space="preserve">Внесение денежных средств на счет заказчика</w:name>
          <w:value>
            <w:visibility xml:space="preserve">!ID29530</w:visibility>
            <w:number/>
            <w:boolean>false</w:boolean>
            <w:date/>
          </w:value>
        </w:element>
      </w:element>
    </w:element>
    <w:element w:id="29565" w:guid="80C23C77-E193-C590-E90C-AE4C9EE18DBF" w:kind="selector" w:selector="radio" w:type="string" w:input="normal" w:required="true">
      <w:identifier xml:space="preserve">ID29565</w:identifier>
      <w:name xml:space="preserve">Документацией или извещением о закупке предусмотрено предоставление обеспечения исполнения гарантийный обязательств по договору:</w:name>
      <w:value>
        <w:number/>
        <w:boolean>false</w:boolean>
        <w:date/>
      </w:value>
      <w:element w:id="76498" w:guid="50D75BF3-7D19-F038-FC0E-1BB7D3D0040A" w:kind="condition" w:selector="check" w:type="boolean" w:input="normal" w:required="false">
        <w:identifier xml:space="preserve">ID76498</w:identifier>
        <w:name xml:space="preserve">Да</w:name>
        <w:value>
          <w:number/>
          <w:boolean>true</w:boolean>
          <w:date/>
        </w:value>
      </w:element>
      <w:element w:id="29584" w:guid="EC466B3F-FBF1-7408-5D2D-0C3102A40C9A" w:kind="condition" w:selector="check" w:type="boolean" w:input="normal" w:required="false">
        <w:identifier xml:space="preserve">ID29584</w:identifier>
        <w:name xml:space="preserve">Нет</w:name>
        <w:value>
          <w:number/>
          <w:boolean>false</w:boolean>
          <w:date/>
        </w:value>
      </w:element>
    </w:element>
    <w:element w:id="76516" w:guid="E03CE503-462C-72F0-D329-C785BAAE6A35" w:kind="condition" w:selector="check" w:type="boolean" w:input="expression" w:required="false" w:uiHidden="true">
      <w:identifier xml:space="preserve">ID76516</w:identifier>
      <w:name xml:space="preserve">Да</w:name>
      <w:value>
        <w:expression xml:space="preserve">ID76498&amp;ID29531</w:expression>
        <w:number/>
        <w:date/>
      </w:value>
      <w:element w:id="29581" w:guid="28255E60-335D-F144-5325-78136040E081" w:kind="selector" w:selector="radio" w:type="string" w:input="normal" w:required="true">
        <w:identifier xml:space="preserve">ID29581</w:identifier>
        <w:name xml:space="preserve">Способ обеспечения надлежащего исполнения гарантийных обязательств исполнителя:</w:name>
        <w:value>
          <w:number/>
          <w:boolean>false</w:boolean>
          <w:date/>
        </w:value>
        <w:element w:id="29582" w:guid="D08F6897-F322-0223-CB5A-193D08D826F4" w:kind="condition" w:selector="check" w:type="boolean" w:input="normal" w:required="false">
          <w:identifier xml:space="preserve">ID29582</w:identifier>
          <w:name xml:space="preserve">Банковская гарантия</w:name>
          <w:value>
            <w:visibility xml:space="preserve">!ID29530</w:visibility>
            <w:number/>
            <w:boolean>true</w:boolean>
            <w:date/>
          </w:value>
        </w:element>
        <w:element w:id="29583" w:guid="58FE5845-0B54-AAEB-56EF-42BF4F408A9B" w:kind="condition" w:selector="check" w:type="boolean" w:input="normal" w:required="false">
          <w:identifier xml:space="preserve">ID29583</w:identifier>
          <w:name xml:space="preserve">Внесение денежных средств на счет заказчика</w:name>
          <w:value>
            <w:visibility xml:space="preserve">!ID29530</w:visibility>
            <w:number/>
            <w:boolean>false</w:boolean>
            <w:date/>
          </w:value>
        </w:element>
      </w:element>
    </w:element>
    <w:element w:id="32593" w:guid="D0C169A4-3209-4990-60AF-137700888C48" w:kind="condition" w:selector="check" w:type="boolean" w:input="expression" w:required="false" w:uiHidden="true">
      <w:identifier xml:space="preserve">ID32593</w:identifier>
      <w:name xml:space="preserve">Предоставлено хотя бы одно обеспечение</w:name>
      <w:value>
        <w:expression xml:space="preserve">ID76497||ID76498</w:expression>
        <w:visibility xml:space="preserve">ID76497||ID76498</w:visibility>
        <w:number/>
        <w:boolean>false</w:boolean>
        <w:date/>
      </w:value>
    </w:element>
    <w:element w:id="29548" w:guid="E03329DD-C970-2B28-2850-B492172CA6EB" w:kind="selector" w:selector="radio" w:type="string" w:input="normal" w:required="true">
      <w:identifier xml:space="preserve">ID29548</w:identifier>
      <w:name xml:space="preserve">Договором предусматривается сверка взаимных расчетов?</w:name>
      <w:comment xml:space="preserve">Укажите «Нет», если договор заключен на короткий срок (менее квартала), а также в иных случаях, когда проведение сверки взаимных расчетов по мнению заказчика не требуется</w:comment>
      <w:value>
        <w:number/>
        <w:boolean>false</w:boolean>
        <w:date/>
      </w:value>
      <w:element w:id="29586" w:guid="A4805290-9384-54C8-00E3-91D84F6014AF" w:kind="condition" w:selector="check" w:type="boolean" w:input="normal" w:required="false">
        <w:identifier xml:space="preserve">ID29586</w:identifier>
        <w:name xml:space="preserve">Да</w:name>
        <w:value>
          <w:number/>
          <w:boolean>true</w:boolean>
          <w:date/>
        </w:value>
      </w:element>
      <w:element w:id="29587" w:guid="B0C1B262-C6C1-B7F0-592D-8DD382B0F3EA" w:kind="condition" w:selector="check" w:type="boolean" w:input="normal" w:required="false">
        <w:identifier xml:space="preserve">ID29587</w:identifier>
        <w:name xml:space="preserve">Нет</w:name>
        <w:value>
          <w:number/>
          <w:boolean>false</w:boolean>
          <w:date/>
        </w:value>
      </w:element>
    </w:element>
    <w:element w:id="29547" w:guid="28590594-216D-FA90-AD78-CE32EE8C1C76" w:kind="selector" w:selector="radio" w:type="string" w:input="normal" w:required="true">
      <w:identifier xml:space="preserve">ID29547</w:identifier>
      <w:name xml:space="preserve">Допускается ли привлечение к исполнению договора соисполнителей?</w:name>
      <w:value>
        <w:number/>
        <w:boolean>false</w:boolean>
        <w:date/>
      </w:value>
      <w:element w:id="29591" w:guid="488A5CBB-CAB5-F9D8-E4DA-A5FA09D00612" w:kind="condition" w:selector="check" w:type="boolean" w:input="normal" w:required="false">
        <w:identifier xml:space="preserve">ID29591</w:identifier>
        <w:name xml:space="preserve">Да, с предварительным письменным уведомлением заказчика</w:name>
        <w:value>
          <w:number/>
          <w:boolean>false</w:boolean>
          <w:date/>
        </w:value>
      </w:element>
      <w:element w:id="29590" w:guid="EC1B71EE-4D6D-5D10-95E7-9EFD28D566BD" w:kind="condition" w:selector="check" w:type="boolean" w:input="normal" w:required="false">
        <w:identifier xml:space="preserve">ID29590</w:identifier>
        <w:name xml:space="preserve">Нет</w:name>
        <w:value>
          <w:number/>
          <w:boolean>true</w:boolean>
          <w:date/>
        </w:value>
      </w:element>
    </w:element>
    <w:element w:id="29561" w:guid="6859DF8F-F129-D300-0760-A52D43A4FA32" w:kind="selector" w:selector="radio" w:type="string" w:input="normal" w:required="true">
      <w:identifier xml:space="preserve">ID29561</w:identifier>
      <w:name xml:space="preserve">Договором предусмотрена цена за отчетный период оказания Услуги?</w:name>
      <w:value>
        <w:number/>
        <w:boolean>false</w:boolean>
        <w:date/>
      </w:value>
      <w:element w:id="29545" w:guid="507CB284-0A10-4B04-E221-AE0665705C15" w:kind="condition" w:selector="check" w:type="boolean" w:input="normal" w:required="false">
        <w:identifier xml:space="preserve">ID29545</w:identifier>
        <w:name xml:space="preserve">Да</w:name>
        <w:value>
          <w:number/>
          <w:boolean>true</w:boolean>
          <w:date/>
        </w:value>
      </w:element>
      <w:element w:id="29585" w:guid="EC5A5BEC-8CBF-74E0-D3F3-386F2660F864" w:kind="condition" w:selector="check" w:type="boolean" w:input="normal" w:required="false">
        <w:identifier xml:space="preserve">ID29585</w:identifier>
        <w:name xml:space="preserve">Нет</w:name>
        <w:value>
          <w:number/>
          <w:boolean>false</w:boolean>
          <w:date/>
        </w:value>
      </w:element>
    </w:element>
    <w:element w:id="29551" w:guid="90ED4CD0-5CF4-55F0-20E7-4AE6A260CE03" w:kind="selector" w:selector="radio" w:type="string" w:input="normal" w:required="true">
      <w:identifier xml:space="preserve">ID29551</w:identifier>
      <w:name xml:space="preserve">Требуется ли участие исполнителя в приемке оказанных услуг?</w:name>
      <w:value>
        <w:number/>
        <w:boolean>false</w:boolean>
        <w:date/>
      </w:value>
      <w:element w:id="29592" w:guid="38AA6837-BDE8-93CC-68D1-6E50CC20E2D1" w:kind="condition" w:selector="check" w:type="boolean" w:input="normal" w:required="false">
        <w:identifier xml:space="preserve">ID29592</w:identifier>
        <w:name xml:space="preserve">Да</w:name>
        <w:value>
          <w:number/>
          <w:boolean>true</w:boolean>
          <w:date/>
        </w:value>
      </w:element>
      <w:element w:id="29588" w:guid="002DA612-0F35-6A91-7B89-A3719BDC3EC7" w:kind="condition" w:selector="check" w:type="boolean" w:input="normal" w:required="false">
        <w:identifier xml:space="preserve">ID29588</w:identifier>
        <w:name xml:space="preserve">Нет</w:name>
        <w:value>
          <w:number/>
          <w:boolean>false</w:boolean>
          <w:date/>
        </w:value>
      </w:element>
    </w:element>
    <w:element w:id="29568" w:guid="50C595E3-4938-2F60-1362-A010EF806E76" w:kind="selector" w:selector="radio" w:type="string" w:input="normal" w:required="true">
      <w:identifier xml:space="preserve">ID29568</w:identifier>
      <w:name xml:space="preserve">В договоре указывается дополнительный перечень актов, необходимый для соблюдения требований оказания услуг (за исключением тех, что указаны в техническом задании)?</w:name>
      <w:value>
        <w:number/>
        <w:boolean>false</w:boolean>
        <w:date/>
      </w:value>
      <w:element w:id="29544" w:guid="946D1226-AEA9-5EE0-2FCD-3C877AA0D2BF" w:kind="condition" w:selector="check" w:type="boolean" w:input="normal" w:required="false">
        <w:identifier xml:space="preserve">ID29544</w:identifier>
        <w:name xml:space="preserve">Да</w:name>
        <w:value>
          <w:number/>
          <w:boolean>true</w:boolean>
          <w:date/>
        </w:value>
        <w:element w:id="63544" w:guid="20DA0187-9D59-2430-2DAC-105FA580FF98" w:kind="variable" w:selector="check" w:type="string" w:input="normal" w:required="true">
          <w:identifier xml:space="preserve">ID63544</w:identifier>
          <w:name xml:space="preserve">Перечень актов, которые не включены в техническое задание</w:name>
          <w:comment xml:space="preserve">Указывается в случае необходимости соблюдения требований актов, не указанных в техническом задании</w:comment>
          <w:value>
            <w:number/>
            <w:boolean>false</w:boolean>
            <w:date/>
          </w:value>
          <w:format>
            <w:number w:numeral="cardinal" w:rounding="none"/>
            <w:string w:letterCase="normal" w:grammarCase="nominative"/>
            <w:money xml:space="preserve">0,000.##</w:money>
            <w:date xml:space="preserve">dd.mm.yyyy</w:date>
          </w:format>
        </w:element>
      </w:element>
      <w:element w:id="32586" w:guid="005283B2-5613-FB90-509D-FF14E3F0D606" w:kind="condition" w:selector="check" w:type="boolean" w:input="normal" w:required="false">
        <w:identifier xml:space="preserve">ID32586</w:identifier>
        <w:name xml:space="preserve">Нет</w:name>
        <w:value>
          <w:number/>
          <w:boolean>false</w:boolean>
          <w:date/>
        </w:value>
      </w:element>
    </w:element>
    <w:element w:id="29564" w:guid="C01E38AD-577A-21F8-0423-C5E3CE502A47" w:kind="selector" w:selector="radio" w:type="string" w:input="normal" w:required="true">
      <w:identifier xml:space="preserve">ID29564</w:identifier>
      <w:name xml:space="preserve">Завершен ли процесс реорганизации АО «Почта России» согласно Федеральному закону от 29.06.2018 г. № 171-ФЗ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w:name>
      <w:value>
        <w:number/>
        <w:boolean>false</w:boolean>
        <w:date/>
      </w:value>
      <w:element w:id="29597" w:guid="8491A979-F733-44EC-EA25-778222A0F36A" w:kind="condition" w:selector="check" w:type="boolean" w:input="normal" w:required="false">
        <w:identifier xml:space="preserve">ID29597</w:identifier>
        <w:name xml:space="preserve">Да</w:name>
        <w:value>
          <w:number/>
          <w:boolean>true</w:boolean>
          <w:date/>
        </w:value>
      </w:element>
      <w:element w:id="29596" w:guid="D00A3405-4F13-FA33-9279-46F3F5737006" w:kind="condition" w:selector="check" w:type="boolean" w:input="normal" w:required="false">
        <w:identifier xml:space="preserve">ID29596</w:identifier>
        <w:name xml:space="preserve">Нет</w:name>
        <w:value>
          <w:number/>
          <w:boolean>false</w:boolean>
          <w:date/>
        </w:value>
      </w:element>
    </w:element>
    <w:element w:id="54430" w:guid="244DD47D-649D-4C00-FE13-58C368A0BF24" w:kind="variable" w:selector="check" w:type="string" w:input="normal" w:required="false">
      <w:identifier xml:space="preserve">ID54430</w:identifier>
      <w:name xml:space="preserve">Номер договора</w:name>
      <w:comment xml:space="preserve">Указывается без символа «№». Если известен номер договора, то нижнее подчеркивание можно удалить и указать соответствующий номер</w:comment>
      <w:value>
        <w:visibility xml:space="preserve">ID29531|ID29531&amp;ID29542|ID29531&amp;ID29559|ID29531&amp;ID31391|ID30085</w:visibility>
        <w:number/>
        <w:text xml:space="preserve">__________________</w:text>
        <w:boolean>false</w:boolean>
        <w:date/>
      </w:value>
      <w:format>
        <w:number w:numeral="cardinal" w:rounding="none"/>
        <w:string w:letterCase="normal" w:grammarCase="nominative"/>
        <w:money xml:space="preserve">0,000.##</w:money>
        <w:date xml:space="preserve">dd.mm.yyyy</w:date>
      </w:format>
    </w:element>
    <w:element w:id="73749" w:guid="2292002E-753E-3320-BCC3-DDEB9C801816" w:kind="variable" w:selector="check" w:type="string" w:input="dataSource" w:binding="76581" w:required="false">
      <w:identifier xml:space="preserve">ID73749</w:identifier>
      <w:name xml:space="preserve">Почтовый адрес заказчика</w:name>
      <w:value>
        <w:boolean>false</w:boolean>
      </w:value>
    </w:element>
    <w:element w:id="54456" w:guid="A043F29E-4AE1-107C-4386-358302B0FA5D" w:kind="variable" w:selector="check" w:type="string" w:input="normal" w:required="true">
      <w:identifier xml:space="preserve">ID54456</w:identifier>
      <w:name xml:space="preserve">Наименование Услуг, оказываемых по Договору (для указания в названии Договора и приложений)</w:name>
      <w:comment xml:space="preserve">Укажите наименование услуг для названия договора и приложений. Заполняется в нужном Вам падеже. Пример для заполнения: "по техническому обслуживанию оборудования".</w:comment>
      <w:value>
        <w:number/>
        <w:boolean>false</w:boolean>
        <w:date/>
      </w:value>
      <w:format>
        <w:number w:numeral="cardinal" w:rounding="none"/>
        <w:string w:letterCase="normal" w:grammarCase="nominative"/>
        <w:money xml:space="preserve">0,000.##</w:money>
        <w:date xml:space="preserve">dd.mm.yyyy</w:date>
      </w:format>
    </w:element>
    <w:element w:id="76627" w:guid="71F4C031-19D7-1528-2F96-5BCF9394214C" w:kind="variable" w:type="string" w:input="normal" w:required="true">
      <w:identifier xml:space="preserve">ID76627</w:identifier>
      <w:name xml:space="preserve">Наименование Услуг, оказываемых по Договору (для указания в п.1.1 Договора)</w:name>
      <w:comment xml:space="preserve">Заполняется в Именительном падеже. Пример для заполнения: "техническое обслуживание оборудования".</w:comment>
    </w:element>
    <w:element w:id="54459" w:guid="A045C95E-9A6A-C1FC-2D5F-29204F20F8ED" w:kind="variable" w:selector="check" w:type="string" w:input="normal" w:required="true">
      <w:identifier xml:space="preserve">ID54459</w:identifier>
      <w:name xml:space="preserve">Отчетный период</w:name>
      <w:comment xml:space="preserve">Указать отчетный период: месяц, квартал, год и т.д</w:comment>
      <w:value>
        <w:number/>
        <w:boolean>false</w:boolean>
        <w:date/>
      </w:value>
      <w:format>
        <w:number w:numeral="cardinal" w:rounding="none"/>
        <w:string w:letterCase="normal" w:grammarCase="nominative"/>
        <w:money xml:space="preserve">0,000.##</w:money>
        <w:date xml:space="preserve">dd.mm.yyyy</w:date>
      </w:format>
    </w:element>
    <w:element w:id="76532" w:guid="A02C25B8-EEFC-0930-D184-983298A824C3" w:kind="variable" w:selector="check" w:type="string" w:input="normal" w:required="false">
      <w:identifier xml:space="preserve">ID76532</w:identifier>
      <w:name xml:space="preserve">Срок направления акта сдачи-приемки оказанных услуг исполнителем заказчика, но не более 3-х рабочих дней</w:name>
      <w:value>
        <w:number/>
        <w:text xml:space="preserve">_ (_) рабочих дней</w:text>
        <w:date/>
      </w:value>
    </w:element>
    <w:element w:id="54465" w:guid="E0EAF217-0D9B-90E0-EFF1-B6A6FC4844EE" w:kind="variable" w:selector="check" w:type="string" w:input="normal" w:required="true">
      <w:identifier xml:space="preserve">ID54465</w:identifier>
      <w:name xml:space="preserve">Срок на приемку оказанных услуг</w:name>
      <w:comment xml:space="preserve">Укажите цифрой с расшифровкой в скобках прописью количество рабочих дней со дня получения документов указанных в пункте 4.2 договора. Например, в течение: 1 (Одного) рабочего дня</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0843" w:guid="00F5AF53-A359-2FB0-348A-E9C13B4E633D" w:kind="variable" w:selector="check" w:type="string" w:input="normal" w:required="true">
      <w:identifier xml:space="preserve">ID60843</w:identifier>
      <w:name xml:space="preserve">Срок на приемку оказанных услуг</w:name>
      <w:comment xml:space="preserve">Укажите цифрой с расшифровкой в скобках прописью количество рабочих дней со дня получения заказчиком документов. Например, в течение: 1 (Одного) рабочего дня</w:comment>
      <w:value>
        <w:visibility xml:space="preserve">ID29531&amp;ID29542</w:visibility>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54464" w:guid="E083811B-6BCE-4AFC-76CB-67B1F6C8177F" w:kind="variable" w:selector="check" w:type="string" w:input="normal" w:required="true">
      <w:identifier xml:space="preserve">ID54464</w:identifier>
      <w:name xml:space="preserve">Срок на уведомление исполнителем заказчика о дате и времени сдачи оказанных услуг</w:name>
      <w:comment xml:space="preserve">Укажите цифрой с расшифровкой в скобках прописью за сколько рабочих дней уведомляется заказчик до даты сдачи оказанных услуг. Например, не позднее чем за: 5 (Пять)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60841" w:guid="BC6201CB-41BC-5418-3E49-D6F813B88466" w:kind="variable" w:selector="check" w:type="string" w:input="normal" w:required="true">
      <w:identifier xml:space="preserve">ID60841</w:identifier>
      <w:name xml:space="preserve">Укажите перечень документов на бумажном и электронном носителях применительно к конкретным услугам</w:name>
      <w:value>
        <w:number/>
        <w:boolean>false</w:boolean>
        <w:date/>
      </w:value>
      <w:format>
        <w:number w:numeral="cardinal" w:rounding="none"/>
        <w:string w:letterCase="normal" w:grammarCase="nominative"/>
        <w:money xml:space="preserve">0,000.##</w:money>
        <w:date xml:space="preserve">dd.mm.yyyy</w:date>
      </w:format>
    </w:element>
    <w:element w:id="54468" w:guid="F486F1BB-1CE8-0150-E8D2-CCBAD60C62CC" w:kind="variable" w:selector="check" w:type="string" w:input="normal" w:required="true">
      <w:identifier xml:space="preserve">ID54468</w:identifier>
      <w:name xml:space="preserve">Срок на отправку счета на оплату исполнителем заказчику</w:name>
      <w:comment xml:space="preserve">Укажите цифрой с расшифровкой в скобках прописью количество рабочих дней с даты подписания сторонами акта сдачи-приемки услуг. Например, в течение: «5 (Пяти) рабочих дней»</w:comment>
      <w:value>
        <w:number/>
        <w:text xml:space="preserve">_ (_) рабочих дней</w:text>
        <w:boolean>false</w:boolean>
        <w:date/>
      </w:value>
      <w:format>
        <w:number w:numeral="cardinal" w:rounding="none"/>
        <w:string w:letterCase="normal" w:grammarCase="nominative"/>
        <w:money xml:space="preserve">0,000.##</w:money>
        <w:date xml:space="preserve">dd.mm.yyyy</w:date>
      </w:format>
    </w:element>
    <w:element w:id="76547" w:guid="B079823E-7851-5540-9D20-95076C00DF78" w:kind="condition" w:selector="check" w:type="boolean" w:input="expression" w:required="false" w:uiHidden="true">
      <w:identifier xml:space="preserve">ID76547</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w:name>
      <w:value>
        <w:expression xml:space="preserve">(ID29530 &amp; ID31392) || (ID29531 &amp; ID31392 &amp; ID31394)</w:expression>
      </w:value>
      <w:element w:id="76548" w:guid="C0EC6193-C73B-253C-2E69-81269B105970" w:kind="selector" w:selector="radio" w:type="string" w:input="normal" w:required="true">
        <w:identifier xml:space="preserve">ID76548</w:identifier>
        <w:name xml:space="preserve">Услуги включены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76549" w:guid="10737392-F1D2-E3F4-BE1C-761412B8F79E" w:kind="condition" w:selector="check" w:type="boolean" w:input="normal" w:required="false">
          <w:identifier xml:space="preserve">ID76549</w:identifier>
          <w:name xml:space="preserve">Да</w:name>
          <w:value>
            <w:boolean>true</w:boolean>
          </w:value>
          <w:element w:id="76551" w:guid="09157D3A-652F-0460-50B2-8596FE101426" w:kind="selector" w:selector="radio" w:type="string" w:input="normal" w:required="true">
            <w:identifier xml:space="preserve">ID76551</w:identifier>
            <w:name xml:space="preserve">Срок оплаты Услуг по Договору:</w:name>
            <w:element w:id="76552" w:guid="F0D8A6B7-30F6-44B8-6F2F-28A5357EC312" w:kind="condition" w:selector="check" w:type="boolean" w:input="normal" w:required="false">
              <w:identifier xml:space="preserve">ID76552</w:identifier>
              <w:name xml:space="preserve">не установлен иным законодательством РФ (помимо Закона №223-ФЗ)</w:name>
              <w:value>
                <w:boolean>false</w:boolean>
              </w:value>
              <w:element w:id="76554" w:guid="80BD5E95-F34D-FB10-C24F-28248F3A408D" w:kind="variable" w:selector="check" w:type="number" w:input="normal" w:required="true">
                <w:identifier xml:space="preserve">ID76554</w:identifier>
                <w:name xml:space="preserve">Срок оплаты Услуг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76553" w:guid="60427C59-B842-8160-3738-EC30F444EB4D" w:kind="condition" w:selector="check" w:type="boolean" w:input="normal" w:required="false">
              <w:identifier xml:space="preserve">ID76553</w:identifier>
              <w:name xml:space="preserve">установлен иным законодательством РФ (помимо Закона №223-ФЗ)</w:name>
              <w:value>
                <w:boolean>true</w:boolean>
              </w:value>
              <w:element w:id="76555" w:guid="00EF94F3-5316-DDF0-9BA6-301BA49077D2" w:kind="variable" w:selector="check" w:type="number" w:input="normal" w:required="true">
                <w:identifier xml:space="preserve">ID76555</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76550" w:guid="A0E6EA67-CCE9-2011-4D0E-B6C2CFE0A9B8" w:kind="condition" w:selector="check" w:type="boolean" w:input="normal" w:required="false">
          <w:identifier xml:space="preserve">ID76550</w:identifier>
          <w:name xml:space="preserve">Нет</w:name>
          <w:value>
            <w:boolean>false</w:boolean>
          </w:value>
          <w:element w:id="76556" w:guid="58E8DFB1-6BF2-DB50-6338-043419D8CC39" w:kind="selector" w:selector="radio" w:type="string" w:input="normal" w:required="true">
            <w:identifier xml:space="preserve">ID76556</w:identifier>
            <w:name xml:space="preserve">Срок оплаты Услуг по Договору:</w:name>
            <w:element w:id="76557" w:guid="A422302C-B8AA-6B30-DAFD-06604196FABB" w:kind="condition" w:selector="check" w:type="boolean" w:input="normal" w:required="false">
              <w:identifier xml:space="preserve">ID76557</w:identifier>
              <w:name xml:space="preserve">не установлен иным законодательством РФ (помимо Закона №223-ФЗ)</w:name>
              <w:value>
                <w:boolean>true</w:boolean>
              </w:value>
              <w:element w:id="76559" w:guid="A81A8761-A212-BF40-3C42-87D96EC88395" w:kind="variable" w:selector="check" w:type="number" w:input="normal" w:required="true">
                <w:identifier xml:space="preserve">ID76559</w:identifier>
                <w:name xml:space="preserve">Срок оплаты Услуг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76558" w:guid="00A2D9DF-FA85-4EE0-240C-D5FC1180DEFA" w:kind="condition" w:selector="check" w:type="boolean" w:input="normal" w:required="false">
              <w:identifier xml:space="preserve">ID76558</w:identifier>
              <w:name xml:space="preserve">установлен иным законодательством РФ (помимо Закона №223-ФЗ)</w:name>
              <w:value>
                <w:boolean>false</w:boolean>
              </w:value>
              <w:element w:id="76560" w:guid="5393E5E4-9F4D-0C70-9678-50F58D30D430" w:kind="variable" w:selector="check" w:type="number" w:input="normal" w:required="true">
                <w:identifier xml:space="preserve">ID76560</w:identifier>
                <w:name xml:space="preserve">Срок оплаты Услуг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76563" w:guid="F0526725-0A48-7200-908C-7307A8C85DA8" w:kind="condition" w:selector="check" w:type="boolean" w:input="expression" w:required="false" w:uiHidden="true">
      <w:identifier xml:space="preserve">ID76563</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w:name>
      <w:value>
        <w:expression xml:space="preserve">(ID29530 &amp; ID31392) || (ID31392 &amp; ID31393) || ID31395 || ID31396</w:expression>
      </w:value>
      <w:element w:id="76562" w:guid="30A36489-A561-B2A0-405D-29C1A705E546" w:kind="variable" w:selector="check" w:type="number" w:input="normal" w:required="true">
        <w:identifier xml:space="preserve">ID76562</w:identifier>
        <w:name xml:space="preserve">Срок оплаты Услуг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4476" w:guid="A8EBE082-2101-8B90-F26C-2FBA6F907D15" w:kind="variable" w:selector="check" w:type="money" w:input="normal" w:required="true">
      <w:identifier xml:space="preserve">ID54476</w:identifier>
      <w:name xml:space="preserve">Размер штрафа за каждый факт неисполнения или ненадлежащего исполнения иных обязательств по договору</w:name>
      <w:comment xml:space="preserve">Указывается цифрами, расшифровка прописью осуществляется автоматически. Например: 50 000</w:comment>
      <w:value>
        <w:number>0</w:number>
        <w:boolean>false</w:boolean>
        <w:date/>
      </w:value>
      <w:format>
        <w:number w:numeral="cardinal" w:rounding="none"/>
        <w:string w:letterCase="normal" w:grammarCase="nominative"/>
        <w:money xml:space="preserve">0,000 (I) $$ 00 c</w:money>
        <w:date xml:space="preserve">dd.mm.yyyy</w:date>
      </w:format>
    </w:element>
    <w:element w:id="54475" w:guid="1069A3CF-24F0-C26D-94C2-085168E0CACA" w:kind="variable" w:selector="check" w:type="string" w:input="normal" w:required="true">
      <w:identifier xml:space="preserve">ID54475</w:identifier>
      <w:name xml:space="preserve">Укажите номера пунктов Договора, за нарушение которых предусмотрен штраф</w:name>
      <w:comment xml:space="preserve">Указываются только номера пунктов через запятую, слова пункта и договора уже указаны в тексте. Например: «1.13.1, 1.13.2, 1.13.3, 1.13.4»</w:comment>
      <w:value>
        <w:number/>
        <w:boolean>false</w:boolean>
        <w:date/>
      </w:value>
      <w:format>
        <w:number w:numeral="cardinal" w:rounding="none"/>
        <w:string w:letterCase="normal" w:grammarCase="nominative"/>
        <w:money xml:space="preserve">0,000.##</w:money>
        <w:date xml:space="preserve">dd.mm.yyyy</w:date>
      </w:format>
    </w:element>
    <w:element w:id="76633" w:guid="E00B58FC-BD02-2820-C30B-92DC5FC0BB6E" w:kind="variable" w:type="percent" w:input="normal" w:required="true">
      <w:identifier xml:space="preserve">ID76633</w:identifier>
      <w:name xml:space="preserve">Размер неустойки за каждый день просрочки исполнения обязательства по оплате заказчиком</w:name>
      <w:comment xml:space="preserve">Указывается цифрой в % от стоимость обязательств по оплате, исполнение которых просрочено. Например: 0,1</w:comment>
    </w:element>
    <w:element w:id="76634" w:guid="C0A0F8E9-D6A6-2F30-5980-E5DB2CC07DF6" w:kind="variable" w:type="percent" w:input="normal" w:required="true">
      <w:identifier xml:space="preserve">ID76634</w:identifier>
      <w:name xml:space="preserve">Общий размер пени, взыскиваемой с заказчика не может превышать</w:name>
      <w:comment xml:space="preserve">Указывается цифрой в % от стоимости обязательств по оплате, исполнение которых просрочено. Например: 20</w:comment>
    </w:element>
    <w:element w:id="54479" w:guid="E844380E-2C4E-7860-F5AF-9D36E8C0FF1F" w:kind="variable" w:selector="check" w:type="string" w:input="normal" w:required="true">
      <w:identifier xml:space="preserve">ID54479</w:identifier>
      <w:name xml:space="preserve">Перечислите подлежащие обеспечению обязательства</w:name>
      <w:comment xml:space="preserve">Указываются в п. 1.15 настоящего договора</w:comment>
      <w:value>
        <w:visibility xml:space="preserve">ID29530&amp;ID32587&amp;ID76497|ID29531&amp;ID76497</w:visibility>
        <w:number/>
        <w:boolean>false</w:boolean>
        <w:date/>
      </w:value>
      <w:format>
        <w:number w:numeral="cardinal" w:rounding="none"/>
        <w:string w:letterCase="normal" w:grammarCase="nominative"/>
        <w:money xml:space="preserve">0,000.##</w:money>
        <w:date xml:space="preserve">dd.mm.yyyy</w:date>
      </w:format>
    </w:element>
    <w:element w:id="54480" w:guid="000B092C-2873-6140-5940-D12454B0ACB0" w:kind="variable" w:selector="check" w:type="string" w:input="normal" w:required="true">
      <w:identifier xml:space="preserve">ID54480</w:identifier>
      <w:name xml:space="preserve">Размер обеспечения исполнения обязательств по Договору</w:name>
      <w:comment xml:space="preserve">Указывается размер в процентах в соответствии с документацией о закупке или извещением о закупке. 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заказчика,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извещении о закупке. Если участниками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ID29530&amp;ID76497|ID29531&amp;ID76497</w:visibility>
        <w:number/>
        <w:text xml:space="preserve">__ (__)% от начальной (максимальной) цены Договора </w:text>
        <w:boolean>false</w:boolean>
        <w:date/>
      </w:value>
      <w:format>
        <w:number w:numeral="cardinal" w:rounding="none"/>
        <w:string w:letterCase="normal" w:grammarCase="nominative"/>
        <w:money xml:space="preserve">0,000 (I) $$ 00 c</w:money>
        <w:date xml:space="preserve">dd.mm.yyyy</w:date>
      </w:format>
    </w:element>
    <w:element w:id="76639" w:guid="A0D2B407-1E0C-8130-70CB-F4A32450CCF1" w:kind="variable" w:type="money" w:input="normal" w:required="true">
      <w:identifier xml:space="preserve">ID76639</w:identifier>
      <w:name xml:space="preserve">Сумма обеспечения исполнения обязательств по Договору</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w:comment>
      <w:value>
        <w:visibility xml:space="preserve">ID29530&amp;ID76497|ID29531&amp;ID76497</w:visibility>
      </w:value>
    </w:element>
    <w:element w:id="54481" w:guid="19E553D8-C486-0C38-ACD3-D346ABC0ED55" w:kind="variable" w:selector="check" w:type="string" w:input="normal" w:required="true">
      <w:identifier xml:space="preserve">ID54481</w:identifier>
      <w:name xml:space="preserve">Срок действия обеспечения исполнения договора должен превышать максимальный срок исполнения обязательств исполнителя по договору на:</w:name>
      <w:comment xml:space="preserve">Укажите количество дней в соответствии с документацией о закупке или извещением о закупке. Срок действия обеспечения исполнения договора должен превышать максимальный срок исполнения обязательств Исполнителя по договору не менее чем на тридцать и не более чем на девяносто дней. Например: 30 (Тридцать) календарных дней</w:comment>
      <w:value>
        <w:visibility xml:space="preserve">ID29530&amp;ID76497|ID29531&amp;ID76497</w:visibility>
        <w:number/>
        <w:boolean>false</w:boolean>
        <w:date/>
      </w:value>
      <w:format>
        <w:number w:numeral="cardinal" w:rounding="none"/>
        <w:string w:letterCase="normal" w:grammarCase="nominative"/>
        <w:money xml:space="preserve">0,000.##</w:money>
        <w:date xml:space="preserve">dd.mm.yyyy</w:date>
      </w:format>
    </w:element>
    <w:element w:id="54482" w:guid="8305160D-05AF-0140-A20D-F89BF04C37A4" w:kind="variable" w:selector="check" w:type="string" w:input="normal" w:required="true">
      <w:identifier xml:space="preserve">ID54482</w:identifier>
      <w:name xml:space="preserve">Срок на возврат суммы обеспечения</w:name>
      <w:comment xml:space="preserve">Укажите срок, исчисляемый со дня предъявления письменного требования исполнителя о возврате денежных средств. Например: 15 (Пятнадцати) календарных дней</w:comment>
      <w:value>
        <w:visibility xml:space="preserve">ID29530&amp;ID76497|ID29531&amp;ID29579</w:visibility>
        <w:number/>
        <w:text xml:space="preserve">__ (__) календарных дней</w:text>
        <w:boolean>false</w:boolean>
        <w:date/>
      </w:value>
      <w:format>
        <w:number w:numeral="cardinal" w:rounding="none"/>
        <w:string w:letterCase="normal" w:grammarCase="nominative"/>
        <w:money xml:space="preserve">0,000.##</w:money>
        <w:date xml:space="preserve">dd.mm.yyyy</w:date>
      </w:format>
    </w:element>
    <w:element w:id="54483" w:guid="A48B99E0-98B0-442C-B82B-AA93DBC8BC95" w:kind="variable" w:selector="check" w:type="string" w:input="normal" w:required="true">
      <w:identifier xml:space="preserve">ID54483</w:identifier>
      <w:name xml:space="preserve">Перечислите подлежащие обеспечению гарантийные обязательства</w:name>
      <w:value>
        <w:visibility xml:space="preserve">ID29530&amp;ID76498|ID29531&amp;ID76498</w:visibility>
        <w:number/>
        <w:boolean>false</w:boolean>
        <w:date/>
      </w:value>
      <w:format>
        <w:number w:numeral="cardinal" w:rounding="none"/>
        <w:string w:letterCase="normal" w:grammarCase="nominative"/>
        <w:money xml:space="preserve">0,000.##</w:money>
        <w:date xml:space="preserve">dd.mm.yyyy</w:date>
      </w:format>
    </w:element>
    <w:element w:id="76637" w:guid="C09AFED8-115B-4F50-015D-C6864F54BBB1" w:kind="variable" w:type="money" w:input="normal" w:required="true">
      <w:identifier xml:space="preserve">ID76637</w:identifier>
      <w:name xml:space="preserve">Размер обеспечения исполнителем гарантийных обязательств по договору</w:name>
      <w:comment xml:space="preserve">Указывается цифрами денежная сумма в соответствии с документацией о закупке или извещением о закупке. Размер обеспечения исполнения гарантийных обязательств должен быть не менее 2 (Двух) и не более 10 (Десяти) процентов от начальной (максимальной) цены договора</w:comment>
      <w:value>
        <w:visibility xml:space="preserve">ID29530&amp;ID76498|ID29531&amp;ID76498</w:visibility>
      </w:value>
    </w:element>
    <w:element w:id="54485" w:guid="807AA6A5-C7E9-F76C-97FD-E681865C3054" w:kind="variable" w:selector="check" w:type="string" w:input="normal" w:required="true">
      <w:identifier xml:space="preserve">ID54485</w:identifier>
      <w:name xml:space="preserve">Срок действия обеспечения исполнения гарантийных обязательств должен превышать максимальный срок гарантии качества услуг на:</w:name>
      <w:comment xml:space="preserve">Срок действия обеспечения исполнения гарантийных обязательств должен превышать максимальный срок гарантии качества на услуги, предусмотренные договором, не менее чем на 30 (Тридцать) и не более чем на 90 (Девяносто) дней</w:comment>
      <w:value>
        <w:visibility xml:space="preserve">ID29530&amp;ID76498|ID29531&amp;ID76498</w:visibility>
        <w:number/>
        <w:boolean>false</w:boolean>
        <w:date/>
      </w:value>
      <w:format>
        <w:number w:numeral="cardinal" w:rounding="none"/>
        <w:string w:letterCase="normal" w:grammarCase="nominative"/>
        <w:money xml:space="preserve">0,000.##</w:money>
        <w:date xml:space="preserve">dd.mm.yyyy</w:date>
      </w:format>
    </w:element>
    <w:element w:id="54486" w:guid="D0C9B6F6-42AB-BCA0-3C6E-585C622803B5" w:kind="variable" w:selector="check" w:type="string" w:input="normal" w:required="true">
      <w:identifier xml:space="preserve">ID54486</w:identifier>
      <w:name xml:space="preserve">Срок на возврат суммы обеспечения гарантийных обязательств Исполнителя</w:name>
      <w:comment xml:space="preserve">Укажите срок, исчисляемый со дня предъявления письменного требования исполнителя о возврате денежных средств. Например, в течение: 15 (Пятнадцати) календарных дней</w:comment>
      <w:value>
        <w:visibility xml:space="preserve">ID29530&amp;ID76498|ID29531&amp;ID29583</w:visibility>
        <w:number/>
        <w:text xml:space="preserve">_ (_) календарных дней</w:text>
        <w:boolean>false</w:boolean>
        <w:date/>
      </w:value>
      <w:format>
        <w:number w:numeral="cardinal" w:rounding="none"/>
        <w:string w:letterCase="normal" w:grammarCase="nominative"/>
        <w:money xml:space="preserve">0,000.##</w:money>
        <w:date xml:space="preserve">dd.mm.yyyy</w:date>
      </w:format>
    </w:element>
    <w:element w:id="76656" w:guid="B0179E87-0B6C-3690-3034-E2762BE8C1F7" w:kind="variable" w:type="percent" w:input="normal" w:required="true">
      <w:identifier xml:space="preserve">ID76656</w:identifier>
      <w:name xml:space="preserve">Размер штрафа за совершение Стороной действий, квалифицируемых как "недружественное влияние" (от общей цены Договора)</w:name>
    </w:element>
    <w:element w:id="76660" w:guid="E0BC7794-0AC9-9860-3385-E7FFB8F0C50D" w:kind="variable" w:type="money" w:input="normal" w:required="true">
      <w:identifier xml:space="preserve">ID76660</w:identifier>
      <w:name xml:space="preserve">Размер штрафа для п.7.5 договора</w:name>
      <w:comment xml:space="preserve">Пожалуйста, укажите размер штрафа за нарушение положений информационной безопасности.</w:comment>
    </w:element>
    <w:element w:id="76658" w:guid="C01D417E-A623-CC90-1E61-28573F202B83" w:kind="variable" w:type="string" w:input="normal" w:required="true">
      <w:identifier xml:space="preserve">ID76658</w:identifier>
      <w:name xml:space="preserve">Наименование Контрагента для Приложения Комплаенс-оговорка</w:name>
    </w:element>
    <w:element w:id="76659" w:guid="F07A55F2-93FE-B280-88F4-E564A8D0A2E6" w:kind="variable" w:type="string" w:input="normal" w:required="true">
      <w:identifier xml:space="preserve">ID76659</w:identifier>
      <w:name xml:space="preserve">Порядок направления уведомления для Приложения Комплаенс-оговорка</w:name>
    </w:element>
    <w:element w:id="76542" w:guid="49ADDBD8-D218-132C-CC5B-DFF3A7981E70" w:kind="variable" w:selector="check" w:type="string" w:input="normal" w:required="true">
      <w:identifier xml:space="preserve">ID76542</w:identifier>
      <w:name xml:space="preserve">Наименование арбитражного суда</w:name>
      <w:value>
        <w:visibility xml:space="preserve">ID29530</w:visibility>
        <w:number/>
        <w:boolean>false</w:boolean>
        <w:date/>
      </w:value>
    </w:element>
    <w:element w:id="76541" w:guid="F08884DB-39B4-2AC0-3B4F-29DB1BF0134C" w:kind="variable" w:selector="check" w:type="string" w:input="normal" w:required="true">
      <w:identifier xml:space="preserve">ID76541</w:identifier>
      <w:name xml:space="preserve">Наименование арбитражного суда</w:name>
      <w:value>
        <w:visibility xml:space="preserve">ID29531&amp;ID32913</w:visibility>
        <w:number/>
        <w:text xml:space="preserve">Арбитражный суд г. Москвы</w:text>
        <w:boolean>false</w:boolean>
        <w:date/>
      </w:value>
    </w:element>
    <w:element w:id="60848" w:guid="289E0168-E6E2-BC50-7F50-CE5BEA4A651F" w:kind="variable" w:selector="check" w:type="string" w:input="normal" w:required="true">
      <w:identifier xml:space="preserve">ID60848</w:identifier>
      <w:name xml:space="preserve">Наименование арбитражного суда</w:name>
      <w:value>
        <w:visibility xml:space="preserve">ID32910&amp;ID76495 || ID32910&amp;ID76496</w:visibility>
        <w:number/>
        <w:boolean>false</w:boolean>
        <w:date/>
      </w:value>
      <w:format>
        <w:number w:numeral="cardinal" w:rounding="none"/>
        <w:string w:letterCase="normal" w:grammarCase="genitive"/>
        <w:money xml:space="preserve">0,000.##</w:money>
        <w:date xml:space="preserve">dd.mm.yyyy</w:date>
      </w:format>
    </w:element>
    <w:element w:id="76530" w:guid="C86BEF34-1C4D-C1D8-9C88-DFCBFF3CD695" w:kind="variable" w:selector="check" w:type="string" w:input="normal" w:required="true">
      <w:identifier xml:space="preserve">ID76530</w:identifier>
      <w:name xml:space="preserve">Наименование арбитражного суда</w:name>
      <w:value>
        <w:visibility xml:space="preserve">ID32910&amp;ID29536</w:visibility>
        <w:number/>
        <w:boolean>false</w:boolean>
        <w:date/>
      </w:value>
    </w:element>
    <w:element w:id="54487" w:guid="C0BEB619-C198-1044-49DB-2A364988F678" w:kind="variable" w:selector="check" w:type="string" w:input="normal" w:required="true">
      <w:identifier xml:space="preserve">ID54487</w:identifier>
      <w:name xml:space="preserve">Срок действия договора</w:name>
      <w:comment xml:space="preserve">Указывается в соответствии с документацией о закупке или извещением о закупке</w:comment>
      <w:value>
        <w:number/>
        <w:text xml:space="preserve">до 05 мая</w:text>
        <w:boolean>false</w:boolean>
        <w:date/>
      </w:value>
      <w:format>
        <w:number w:numeral="cardinal" w:rounding="none"/>
        <w:string w:letterCase="normal" w:grammarCase="nominative"/>
        <w:money xml:space="preserve">0,000.##</w:money>
        <w:date xml:space="preserve">dd.mm.yyyy</w:date>
      </w:format>
    </w:element>
    <w:element w:id="63600" w:guid="C8FB7F29-828D-ACF0-43BA-20F95594080D" w:kind="variable" w:selector="check" w:type="percent" w:input="normal" w:required="false">
      <w:identifier xml:space="preserve">ID63600</w:identifier>
      <w:name xml:space="preserve">Ставка НДС</w:name>
      <w:value>
        <w:visibility xml:space="preserve">ID29531 &amp; ID29549</w:visibility>
        <w:number>20</w:number>
        <w:boolean>false</w:boolean>
        <w:date/>
      </w:value>
      <w:format>
        <w:number w:numeral="cardinal" w:rounding="normal" w:precision="0"/>
        <w:string w:letterCase="normal" w:grammarCase="nominative"/>
        <w:money xml:space="preserve">0,000.##</w:money>
        <w:date xml:space="preserve">dd.mm.yyyy</w:date>
      </w:format>
    </w:element>
    <w:element w:id="76507" w:guid="B4DD1B69-CBEE-2D30-06B3-DE9B5C78F59D" w:kind="replicator" w:selector="check" w:type="dataset" w:input="normal" w:required="false">
      <w:identifier xml:space="preserve">ID76507</w:identifier>
      <w:name xml:space="preserve">Стоимость Услуг по Договору</w:name>
      <w:value>
        <w:number/>
        <w:boolean>false</w:boolean>
        <w:date/>
      </w:value>
      <w:element w:id="56350" w:guid="785E3000-DC4A-B0BA-5C8C-FB66C1FC4C31" w:kind="variable" w:selector="check" w:type="string" w:input="normal" w:required="true">
        <w:identifier xml:space="preserve">ID56350</w:identifier>
        <w:name xml:space="preserve">№ п/п</w:name>
        <w:value>
          <w:number/>
          <w:boolean>false</w:boolean>
          <w:date/>
        </w:value>
      </w:element>
      <w:element w:id="56351" w:guid="A8B18E18-FE2C-F5A8-F750-14DC3E305C59" w:kind="variable" w:selector="check" w:type="string" w:input="normal" w:required="true">
        <w:identifier xml:space="preserve">ID56351</w:identifier>
        <w:name xml:space="preserve">Наименование Услуги</w:name>
        <w:value>
          <w:number/>
          <w:boolean>false</w:boolean>
          <w:date/>
        </w:value>
      </w:element>
      <w:element w:id="76493" w:guid="58497AB9-73AE-F108-FF3B-9FEC88B001A5" w:kind="variable" w:selector="check" w:type="string" w:input="normal" w:required="true">
        <w:identifier xml:space="preserve">ID76493</w:identifier>
        <w:name xml:space="preserve">Единица измерения</w:name>
        <w:value>
          <w:number/>
          <w:boolean>false</w:boolean>
          <w:date/>
        </w:value>
      </w:element>
      <w:element w:id="76642" w:guid="D0C99F8A-3808-93B4-FCEB-005E8CA4DD31" w:kind="variable" w:type="number" w:input="normal" w:required="true">
        <w:identifier xml:space="preserve">ID76642</w:identifier>
        <w:name xml:space="preserve">Количество</w:name>
      </w:element>
      <w:element w:id="63592" w:guid="44AC7467-30CC-5600-C361-0B7C5B4C6B3C" w:kind="variable" w:selector="check" w:type="money" w:input="normal" w:required="false">
        <w:identifier xml:space="preserve">ID63592</w:identifier>
        <w:name xml:space="preserve">Цена за единицу услуги без НДС</w:name>
        <w:placeholder xml:space="preserve">Заполняется на этапе закупки, если применимо</w:placeholder>
        <w:value>
          <w:number/>
          <w:boolean>false</w:boolean>
          <w:date/>
        </w:value>
      </w:element>
      <w:element w:id="76643" w:guid="B8827689-4958-B3D8-EC7D-D6DFF754E0B3" w:kind="selector" w:selector="radio" w:type="string" w:input="normal" w:required="true">
        <w:identifier xml:space="preserve">ID76643</w:identifier>
        <w:name xml:space="preserve">Стоимость услуги без НДС </w:name>
        <w:element w:id="76644" w:guid="90AFFCF5-3E32-F508-84D1-55FED2709C27" w:kind="condition" w:type="boolean" w:input="normal" w:required="false">
          <w:identifier xml:space="preserve">ID76644</w:identifier>
          <w:name xml:space="preserve">Рассчитать автоматически</w:name>
          <w:value>
            <w:boolean>true</w:boolean>
          </w:value>
          <w:element w:id="76646" w:guid="60B44614-5E84-0B18-895B-335E9120519B" w:kind="variable" w:type="money" w:input="expression" w:required="false">
            <w:identifier xml:space="preserve">ID76646</w:identifier>
            <w:name xml:space="preserve">Стоимость услуги без НДС</w:name>
            <w:comment xml:space="preserve">Рассчитывается по формуле: количество * цену за ед. услуги без НДС</w:comment>
            <w:value>
              <w:expression xml:space="preserve">ID76642 * ID63592</w:expression>
            </w:value>
          </w:element>
        </w:element>
        <w:element w:id="76645" w:guid="B011F429-39BF-4D96-C754-522BD808C495" w:kind="condition" w:type="boolean" w:input="normal" w:required="false">
          <w:identifier xml:space="preserve">ID76645</w:identifier>
          <w:name xml:space="preserve">Вручную</w:name>
          <w:value>
            <w:boolean>false</w:boolean>
          </w:value>
          <w:element w:id="76647" w:guid="B075C7DC-A2D3-1948-EE59-552408D068E5" w:kind="variable" w:type="money" w:input="normal" w:required="false">
            <w:identifier xml:space="preserve">ID76647</w:identifier>
            <w:name xml:space="preserve">Стоимость услуги без НДС</w:name>
          </w:element>
        </w:element>
      </w:element>
      <w:element w:id="76514" w:guid="5DD486F7-3C45-0780-7933-A6D0CED03676" w:kind="condition" w:selector="check" w:type="boolean" w:input="expression" w:required="false" w:uiHidden="true">
        <w:identifier xml:space="preserve">ID76514</w:identifier>
        <w:name xml:space="preserve">Условие: если составляется проект по итогам закупки / договор с единственным поставщиком + есть НДС</w:name>
        <w:value>
          <w:expression xml:space="preserve">ID29531 &amp; ID29549</w:expression>
          <w:number/>
          <w:date/>
        </w:value>
        <w:element w:id="76499" w:guid="60B39279-9C7D-4098-1DFD-A6F212206FAE" w:kind="selector" w:selector="radio" w:type="string" w:input="normal" w:required="true">
          <w:identifier xml:space="preserve">ID76499</w:identifier>
          <w:name xml:space="preserve">Сумма НДС за услуги:</w:name>
          <w:value>
            <w:number/>
            <w:boolean>false</w:boolean>
            <w:date/>
          </w:value>
          <w:element w:id="76500" w:guid="888EB27B-8873-ED70-DCC2-B6BC5930C5FE" w:kind="condition" w:selector="check" w:type="boolean" w:input="normal" w:required="false">
            <w:identifier xml:space="preserve">ID76500</w:identifier>
            <w:name xml:space="preserve">Рассчитать автоматически</w:name>
            <w:value>
              <w:number/>
              <w:boolean>true</w:boolean>
              <w:date/>
            </w:value>
            <w:element w:id="76648" w:guid="C05D20B3-90C7-B248-0E39-5B8F44202F82" w:kind="variable" w:type="money" w:input="expression" w:required="true">
              <w:identifier xml:space="preserve">ID76648</w:identifier>
              <w:name xml:space="preserve">Сумма НДС за услуги (автоматический расчёт стоимости без НДС)</w:name>
              <w:comment xml:space="preserve">Сумма НДС рассчитывается автоматически по формуле: Стоимость услуги без НДС (автоматический расчёт) * Ставка НДС / 100</w:comment>
              <w:value>
                <w:expression xml:space="preserve">ID76646 * ID63600 / 100</w:expression>
                <w:visibility xml:space="preserve">ID76644</w:visibility>
              </w:value>
            </w:element>
            <w:element w:id="63594" w:guid="20FA928C-F23B-5CD0-3027-E79C9A407233" w:kind="variable" w:selector="check" w:type="money" w:input="expression" w:required="true" w:uiHidden="true">
              <w:identifier xml:space="preserve">ID63594</w:identifier>
              <w:name xml:space="preserve">Сумма НДС за услуги (ручной ввод стоимости без НДС)</w:name>
              <w:comment xml:space="preserve">Сумма НДС рассчитывается автоматически по формуле: Стоимость услуги без НДС (вручную) * Ставка НДС / 100</w:comment>
              <w:value>
                <w:expression xml:space="preserve">ID76647 * ID63600 / 100</w:expression>
                <w:visibility xml:space="preserve">ID76645</w:visibility>
                <w:number>0</w:number>
                <w:boolean>false</w:boolean>
                <w:date/>
              </w:value>
            </w:element>
          </w:element>
          <w:element w:id="76501" w:guid="FD04247F-F5F6-01CC-E80C-6855A1401974" w:kind="condition" w:selector="check" w:type="boolean" w:input="normal" w:required="false">
            <w:identifier xml:space="preserve">ID76501</w:identifier>
            <w:name xml:space="preserve">Вручную</w:name>
            <w:value>
              <w:number/>
              <w:boolean>false</w:boolean>
              <w:date/>
            </w:value>
            <w:element w:id="76502" w:guid="50AC1551-4260-6C88-128F-AFF46850CB00" w:kind="variable" w:selector="check" w:type="money" w:input="normal" w:required="true">
              <w:identifier xml:space="preserve">ID76502</w:identifier>
              <w:name xml:space="preserve">Сумма НДС за услуги</w:name>
              <w:value>
                <w:number/>
                <w:boolean>false</w:boolean>
                <w:date/>
              </w:value>
            </w:element>
          </w:element>
        </w:element>
        <w:element w:id="63595" w:guid="20A903D6-DF59-E278-23F0-603A4B24459D" w:kind="variable" w:selector="check" w:type="money" w:input="expression" w:required="true">
          <w:identifier xml:space="preserve">ID63595</w:identifier>
          <w:name xml:space="preserve">Стоимость услуги с НДС (автоматический расчет Стоимости без НДС и автоматический расчёт Суммы НДС)</w:name>
          <w:comment xml:space="preserve">Стоимость услуги с НДС рассчитывается автоматически по формуле: Стоимость услуги без НДС + Стоимость услуги без НДС * Ставка НДС / 100.</w:comment>
          <w:value>
            <w:expression xml:space="preserve">ID76646 + ID76646 * ID63600 / 100</w:expression>
            <w:visibility xml:space="preserve">ID76644 &amp; ID76500</w:visibility>
            <w:number>0</w:number>
            <w:boolean>false</w:boolean>
            <w:date/>
          </w:value>
          <w:format>
            <w:number w:numeral="cardinal" w:rounding="none"/>
            <w:string w:letterCase="normal" w:grammarCase="nominative"/>
            <w:money xml:space="preserve">0,000.##</w:money>
            <w:date xml:space="preserve">dd.mm.yyyy</w:date>
          </w:format>
        </w:element>
        <w:element w:id="76649" w:guid="A0D7C764-160B-0F90-B182-EAE9251C11B0" w:kind="variable" w:type="money" w:input="expression" w:required="true">
          <w:identifier xml:space="preserve">ID76649</w:identifier>
          <w:name xml:space="preserve">Стоимость услуги с НДС (автоматический расчет Стоимости без НДС + ручной ввод Суммы НДС) </w:name>
          <w:comment xml:space="preserve">Стоимость услуги с НДС рассчитывается автоматически по формуле: Стоимость услуги без НДС + Сумма НДС.</w:comment>
          <w:value>
            <w:expression xml:space="preserve">ID76646 + ID76502</w:expression>
            <w:visibility xml:space="preserve">ID76644 &amp; ID76501</w:visibility>
          </w:value>
        </w:element>
        <w:element w:id="76506" w:guid="645BCCC4-D2EE-2FC2-DE59-455BFF0737FE" w:kind="variable" w:selector="check" w:type="money" w:input="expression" w:required="true">
          <w:identifier xml:space="preserve">ID76506</w:identifier>
          <w:name xml:space="preserve">Стоимость услуги с НДС (ручной ввод Стоимости услуги без НДС + автоматический расчёт Суммы НДС)</w:name>
          <w:comment xml:space="preserve">Стоимость услуги с НДС рассчитывается автоматически по формуле: Стоимость услуги без НДС + Стоимость услуги без НДС * Ставка НДС / 100.</w:comment>
          <w:value>
            <w:expression xml:space="preserve">ID76647 + ID76647 * ID63600 / 100</w:expression>
            <w:visibility xml:space="preserve">ID76645 &amp; ID76500</w:visibility>
            <w:number/>
            <w:boolean>false</w:boolean>
            <w:date/>
          </w:value>
          <w:format>
            <w:number w:numeral="cardinal" w:rounding="none"/>
            <w:string w:letterCase="normal" w:grammarCase="nominative"/>
            <w:money xml:space="preserve">0,000.##</w:money>
            <w:date xml:space="preserve">dd.mm.yyyy</w:date>
          </w:format>
        </w:element>
        <w:element w:id="76650" w:guid="D00F4AD7-B88C-5DC0-EDBA-1F8D00586670" w:kind="variable" w:type="money" w:input="expression" w:required="true">
          <w:identifier xml:space="preserve">ID76650</w:identifier>
          <w:name xml:space="preserve">Стоимость услуги с НДС (ручной ввод Стоимости услуги без НДС + ручной ввод Суммы НДС)</w:name>
          <w:comment xml:space="preserve">Стоимость услуги с НДС рассчитывается автоматически по формуле: Стоимость услуги без НДС + Сумма НДС.</w:comment>
          <w:value>
            <w:expression xml:space="preserve">ID76647 + ID76502</w:expression>
            <w:visibility xml:space="preserve">ID76645 &amp; ID76501</w:visibility>
          </w:value>
        </w:element>
      </w:element>
    </w:element>
    <w:element w:id="76570" w:guid="5DD486F7-3C45-0780-7933-A6D0CED03676" w:kind="condition" w:selector="check" w:type="boolean" w:input="expression" w:required="false" w:uiHidden="true">
      <w:identifier xml:space="preserve">ID76570</w:identifier>
      <w:name xml:space="preserve">Условие: если составляется проект по итогам закупки / договор с единственным поставщиком + есть НДС</w:name>
      <w:value>
        <w:expression xml:space="preserve">ID29531 &amp; ID29549</w:expression>
        <w:number/>
        <w:date/>
      </w:value>
      <w:element w:id="76565" w:guid="10C09D0B-2A0E-ADAD-ECA4-84DCC1D07004" w:kind="selector" w:selector="radio" w:type="string" w:input="normal" w:required="false">
        <w:identifier xml:space="preserve">ID76565</w:identifier>
        <w:name xml:space="preserve">Итоговая сумма НДС за услуги (от Цены Договора):</w:name>
        <w:element w:id="76566" w:guid="E418E7B8-160B-49F2-FCC9-8E929A904BD9" w:kind="condition" w:selector="check" w:type="boolean" w:input="normal" w:required="false">
          <w:identifier xml:space="preserve">ID76566</w:identifier>
          <w:name xml:space="preserve">Рассчитать автоматически</w:name>
          <w:value>
            <w:boolean>true</w:boolean>
          </w:value>
          <w:element w:id="76568" w:guid="20FA928C-F23B-5CD0-3027-E79C9A407233" w:kind="variable" w:selector="check" w:type="money" w:input="expression" w:required="true" w:uiHidden="true">
            <w:identifier xml:space="preserve">ID76568</w:identifier>
            <w:name xml:space="preserve">Итоговая Сумма НДС за услуги (от Цены Договора)</w:name>
            <w:comment xml:space="preserve">Итоговая Сумма НДС рассчитывается автоматически по формуле: Цена Договора с НДС * Ставка НДС / (100 + Ставка НДС)</w:comment>
            <w:value>
              <w:expression xml:space="preserve">ID54460 * ID63600 / (100 + ID63600)</w:expression>
              <w:number/>
              <w:boolean>false</w:boolean>
              <w:date/>
            </w:value>
          </w:element>
        </w:element>
        <w:element w:id="76567" w:guid="78DBE1CC-5894-B5C0-5CF9-7E389B00267E" w:kind="condition" w:selector="check" w:type="boolean" w:input="normal" w:required="false">
          <w:identifier xml:space="preserve">ID76567</w:identifier>
          <w:name xml:space="preserve">Рассчитать вручную</w:name>
          <w:value>
            <w:boolean>false</w:boolean>
          </w:value>
          <w:element w:id="76569" w:guid="20FA928C-F23B-5CD0-3027-E79C9A407233" w:kind="variable" w:selector="check" w:type="money" w:input="normal" w:required="true">
            <w:identifier xml:space="preserve">ID76569</w:identifier>
            <w:name xml:space="preserve">Итоговая Сумма НДС за услуги (от Цены Договора)</w:name>
            <w:value>
              <w:number/>
              <w:boolean>false</w:boolean>
              <w:date/>
            </w:value>
          </w:element>
        </w:element>
      </w:element>
    </w:element>
    <w:element w:id="76533" w:guid="90F3B778-8CAF-4CC0-695B-81486448EAA8" w:kind="variable" w:selector="check" w:type="number" w:input="expression" w:required="false" w:uiHidden="true">
      <w:identifier xml:space="preserve">ID76533</w:identifier>
      <w:name xml:space="preserve">Приложение 5 - счетчик</w:name>
      <w:value>
        <w:expression xml:space="preserve">ID30085 ? 1 : 0</w:expression>
        <w:number/>
        <w:date/>
      </w:value>
    </w:element>
    <w:element w:id="76534" w:guid="9083E5B3-83A7-50A4-093A-ECB701F0E038" w:kind="variable" w:selector="check" w:type="number" w:input="expression" w:required="false" w:uiHidden="true">
      <w:identifier xml:space="preserve">ID76534</w:identifier>
      <w:name xml:space="preserve">Приложение 5 - номер</w:name>
      <w:value>
        <w:expression xml:space="preserve">4 + ID76533</w:expression>
        <w:number/>
        <w:date/>
      </w:value>
    </w:element>
    <w:element w:id="76535" w:guid="B07ED341-A6C3-4B98-87C2-10E46300CF9B" w:kind="variable" w:selector="check" w:type="number" w:input="expression" w:required="false" w:uiHidden="true">
      <w:identifier xml:space="preserve">ID76535</w:identifier>
      <w:name xml:space="preserve">Приложение 6 - счетчик</w:name>
      <w:value>
        <w:expression xml:space="preserve">ID29559 ? 1 : 0</w:expression>
        <w:number/>
        <w:date/>
      </w:value>
    </w:element>
    <w:element w:id="76536" w:guid="803040A1-5FB9-AF70-65C7-3DABBB80E0C6" w:kind="variable" w:selector="check" w:type="number" w:input="expression" w:required="false" w:uiHidden="true">
      <w:identifier xml:space="preserve">ID76536</w:identifier>
      <w:name xml:space="preserve">Приложение 6 - номер</w:name>
      <w:value>
        <w:expression xml:space="preserve">4 + ID76533 + ID76535</w:expression>
        <w:number/>
        <w:date/>
      </w:value>
    </w:element>
    <w:element w:id="76537" w:guid="9085A442-960C-3708-98B3-12F0A378B6FE" w:kind="variable" w:selector="check" w:type="number" w:input="expression" w:required="false" w:uiHidden="true">
      <w:identifier xml:space="preserve">ID76537</w:identifier>
      <w:name xml:space="preserve">Приложение 7 - счетчик</w:name>
      <w:value>
        <w:expression xml:space="preserve">ID31391 ? 1 : 0</w:expression>
        <w:number/>
        <w:date/>
      </w:value>
    </w:element>
    <w:element w:id="76538" w:guid="601BF797-0EC8-4EC0-6BB7-38524DA018CA" w:kind="variable" w:selector="check" w:type="number" w:input="expression" w:required="false" w:uiHidden="true">
      <w:identifier xml:space="preserve">ID76538</w:identifier>
      <w:name xml:space="preserve">Приложение 7 - номер</w:name>
      <w:value>
        <w:expression xml:space="preserve">4 + ID76533 + ID76535 + ID76537</w:expression>
        <w:number/>
        <w:date/>
      </w:value>
    </w:element>
    <w:element w:id="76539" w:guid="700769D9-15F1-E670-8CEF-4E21CCC8BEFC" w:kind="variable" w:selector="check" w:type="number" w:input="expression" w:required="false" w:uiHidden="true">
      <w:identifier xml:space="preserve">ID76539</w:identifier>
      <w:name xml:space="preserve">Приложение 8 - счетчик</w:name>
      <w:value>
        <w:expression xml:space="preserve">ID29542 ? 1 : 0</w:expression>
        <w:number/>
        <w:date/>
      </w:value>
    </w:element>
    <w:element w:id="76540" w:guid="1057303A-C9D3-8440-E1E3-E0E61B40C510" w:kind="variable" w:selector="check" w:type="number" w:input="expression" w:required="false" w:uiHidden="true">
      <w:identifier xml:space="preserve">ID76540</w:identifier>
      <w:name xml:space="preserve">Приложение 8 - номер</w:name>
      <w:value>
        <w:expression xml:space="preserve">4 + ID76533 + ID76535 + ID76537 + ID76539</w:expression>
        <w:number/>
        <w:date/>
      </w:value>
    </w:element>
    <w:element w:id="76657" w:guid="90E068D0-BCDC-0C18-E8B1-F73905201BA5" w:kind="variable" w:type="number" w:input="expression" w:required="true">
      <w:identifier xml:space="preserve">ID76657</w:identifier>
      <w:name xml:space="preserve">Приложение 9 - номер</w:name>
      <w:value>
        <w:expression xml:space="preserve">5 + ID76533 + ID76535 + ID76537 + ID76539 </w:expression>
      </w:value>
    </w:element>
  </w:scheme>
  <w:dataSources>
    <w:element w:id="76571" w:guid="9FB90951-21BF-1666-85B8-B7ACF960319D" w:kind="dataSource" w:type="dataSource" w:input="normal" w:required="false">
      <w:identifier xml:space="preserve">ID76571</w:identifier>
      <w:name xml:space="preserve">ЮЛ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element w:id="76572" w:guid="A912DD8B-ACEB-19E8-1F02-982E30E0C0BC" w:kind="dataSource" w:type="dataSource" w:input="normal" w:required="false">
      <w:identifier xml:space="preserve">ID76572</w:identifier>
      <w:name xml:space="preserve">Почтовый адрес филиала контрагента</w:name>
      <w:serverId xml:space="preserve">ru.doczilla.dictionary.external.dadata.address.AddressDictionary</w:serverId>
      <w:serverName xml:space="preserve">Справочник адресов (DaData)</w:serverName>
      <w:serverType xml:space="preserve">suggestions</w:serverType>
      <w:element w:id="76573" w:guid="700B1503-2F65-400A-100D-259E2760544B"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4" w:guid="F07C13A2-3596-2C52-2366-4C5C8A24D1C1" w:kind="dataSource" w:type="dataSource" w:input="normal" w:required="false">
      <w:identifier xml:space="preserve">ID76574</w:identifier>
      <w:name xml:space="preserve">ИП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575" w:guid="F8F8BAB3-EDCA-E342-9ED2-EEE901B0810A"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6" w:guid="A07E692A-E166-3604-623B-5AED9B906B5E" w:kind="dataSource" w:type="dataSource" w:input="normal" w:required="false">
      <w:identifier xml:space="preserve">ID76576</w:identifier>
      <w:name xml:space="preserve">ФЛ Адрес регистрации</w:name>
      <w:serverId xml:space="preserve">ru.doczilla.dictionary.external.dadata.address.AddressDictionary</w:serverId>
      <w:serverName xml:space="preserve">Справочник адресов (DaData)</w:serverName>
      <w:serverType xml:space="preserve">suggestions</w:serverType>
      <w:element w:id="76577" w:guid="B04F7DCE-FD75-2938-8DC3-5AB0AD500B87"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78" w:guid="607CFA03-7D4A-2D34-461A-688F4370BBA7" w:kind="dataSource" w:type="dataSource" w:input="normal" w:required="false">
      <w:identifier xml:space="preserve">ID76578</w:identifier>
      <w:name xml:space="preserve">ФЛ Почтовый адрес исполнителя</w:name>
      <w:serverId xml:space="preserve">ru.doczilla.dictionary.external.dadata.address.AddressDictionary</w:serverId>
      <w:serverName xml:space="preserve">Справочник адресов (DaData)</w:serverName>
      <w:serverType xml:space="preserve">suggestions</w:serverType>
      <w:element w:id="76579" w:guid="9054FC8A-945A-6290-DC9F-982FC1680A12"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80" w:guid="F05B0E19-B447-2882-18B8-B6C6E8188181" w:kind="dataSource" w:type="dataSource" w:input="normal" w:required="false">
      <w:identifier xml:space="preserve">ID76580</w:identifier>
      <w:name xml:space="preserve">Почтовый адрес заказчика</w:name>
      <w:serverId xml:space="preserve">ru.doczilla.dictionary.external.dadata.address.AddressDictionary</w:serverId>
      <w:serverName xml:space="preserve">Справочник адресов (DaData)</w:serverName>
      <w:serverType xml:space="preserve">suggestions</w:serverType>
      <w:element w:id="76581" w:guid="603D34C7-C8C5-1DD0-FE2E-965D9BC0F9C8"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76582" w:guid="DAAA1B99-A022-3F60-7E49-75E87B6A053E" w:kind="dataSource" w:type="dataSource" w:input="normal" w:required="false">
      <w:identifier xml:space="preserve">ID76582</w:identifier>
      <w:name xml:space="preserve">Адрес места оказания Услуг</w:name>
      <w:serverId xml:space="preserve">ru.doczilla.dictionary.external.dadata.address.AddressDictionary</w:serverId>
      <w:serverName xml:space="preserve">Справочник адресов (DaData)</w:serverName>
      <w:serverType xml:space="preserve">suggestions</w:serverType>
    </w:element>
    <w:element w:id="76583" w:guid="68520B68-E524-8CB0-3285-481D7C28FC3C" w:kind="dataSource" w:type="dataSource" w:input="normal" w:required="false">
      <w:identifier xml:space="preserve">ID76583</w:identifier>
      <w:name xml:space="preserve">ЮЛ</w:name>
      <w:serverId xml:space="preserve">ru.doczilla.dictionary.external.dadata.party.OrganizationDictionary</w:serverId>
      <w:serverName xml:space="preserve">Справочник организаций (DaData)</w:serverName>
      <w:serverType xml:space="preserve">suggestions</w:serverType>
      <w:element w:id="76584" w:guid="D8E2CB70-A238-5A48-3A0B-9408662E24DA" w:kind="dataField" w:type="string" w:input="normal" w:required="false" w:searchable="true" w:editable="true">
        <w:identifier xml:space="preserve">inn</w:identifier>
        <w:name xml:space="preserve">ИНН</w:name>
        <w:serverId xml:space="preserve">inn</w:serverId>
        <w:serverType xml:space="preserve">string</w:serverType>
      </w:element>
      <w:element w:id="76585" w:guid="C86F30BE-305C-FBF0-FF54-A631DDF41562" w:kind="dataField" w:type="string" w:input="normal" w:required="false" w:searchable="false" w:editable="true">
        <w:identifier xml:space="preserve">kpp</w:identifier>
        <w:name xml:space="preserve">КПП</w:name>
        <w:serverId xml:space="preserve">kpp</w:serverId>
        <w:serverType xml:space="preserve">string</w:serverType>
      </w:element>
      <w:element w:id="76586" w:guid="D8B3F008-D4E8-C6E0-56BC-55ED4440F61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587" w:guid="686BDBB1-0F03-8F34-2462-F37193F8A011"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76588" w:guid="BA26632E-48F7-34D0-65E9-A26B7B54D947"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id="76589" w:guid="C03A4C56-042D-5F76-046B-71BF38D0F810"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590" w:guid="FC744C4A-A3AE-0B10-9846-32250250E811" w:kind="dataField" w:type="string" w:input="normal" w:required="false" w:searchable="true" w:editable="true">
        <w:identifier xml:space="preserve">ogrn</w:identifier>
        <w:name xml:space="preserve">ОГРН</w:name>
        <w:serverId xml:space="preserve">ogrn</w:serverId>
        <w:serverType xml:space="preserve">string</w:serverType>
      </w:element>
      <w:element w:id="76591" w:guid="F854579E-3E75-C56A-F75F-F24B477034A5"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element w:id="76592" w:guid="F065A5C3-A262-83CC-366D-11CA21EDB761" w:kind="dataSource" w:type="dataSource" w:input="normal" w:required="false">
      <w:identifier xml:space="preserve">ID76592</w:identifier>
      <w:name xml:space="preserve">ЮЛ Банк исполнителя</w:name>
      <w:serverId xml:space="preserve">ru.doczilla.dictionary.external.dadata.bank.BankDictionary</w:serverId>
      <w:serverName xml:space="preserve">Реквизиты банков (DaData)</w:serverName>
      <w:serverType xml:space="preserve">suggestions</w:serverType>
      <w:element w:id="76593" w:guid="A0BF80E4-4BF6-6898-4100-1BF6ADFB026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594" w:guid="9802F3B3-DA11-F430-3BEC-A1460877E4C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595" w:guid="E0889CE5-BD9A-D520-B8C1-92F49978FCD5"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596" w:guid="A85677AD-566B-8D80-2138-A6D4EFA04798" w:kind="dataSource" w:type="dataSource" w:input="normal" w:required="false">
      <w:identifier xml:space="preserve">ID76596</w:identifier>
      <w:name xml:space="preserve">Филиал контрагента</w:name>
      <w:serverId xml:space="preserve">ru.doczilla.dictionary.external.dadata.party.OrganizationDictionary</w:serverId>
      <w:serverName xml:space="preserve">Справочник организаций (DaData)</w:serverName>
      <w:serverType xml:space="preserve">suggestions</w:serverType>
      <w:element w:id="76597" w:guid="D828C85D-D609-FF50-CD0C-D5A572F02D3C"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76598" w:guid="B0FAF70A-AAA0-17C0-E2C9-497608F0A615"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599" w:guid="C05E7825-6B45-9080-ADAB-BA1161409B85" w:kind="dataField" w:type="string" w:input="normal" w:required="false" w:searchable="false" w:editable="true">
        <w:identifier xml:space="preserve">kpp</w:identifier>
        <w:name xml:space="preserve">КПП</w:name>
        <w:serverId xml:space="preserve">kpp</w:serverId>
        <w:serverType xml:space="preserve">string</w:serverType>
      </w:element>
    </w:element>
    <w:element w:id="76600" w:guid="A874694A-A49F-7A04-B248-59432D9236F4" w:kind="dataSource" w:type="dataSource" w:input="normal" w:required="false">
      <w:identifier xml:space="preserve">ID76600</w:identifier>
      <w:name xml:space="preserve">ИП</w:name>
      <w:serverId xml:space="preserve">ru.doczilla.dictionary.external.dadata.party.OrganizationDictionary</w:serverId>
      <w:serverName xml:space="preserve">Справочник организаций (DaData)</w:serverName>
      <w:serverType xml:space="preserve">suggestions</w:serverType>
      <w:element w:id="76601" w:guid="C08F528A-409D-31AA-9442-26AD0404C244" w:kind="dataField" w:type="string" w:input="normal" w:required="false" w:searchable="true" w:editable="true">
        <w:identifier xml:space="preserve">inn</w:identifier>
        <w:name xml:space="preserve">ИНН</w:name>
        <w:serverId xml:space="preserve">inn</w:serverId>
        <w:serverType xml:space="preserve">string</w:serverType>
      </w:element>
      <w:element w:id="76602" w:guid="80C538F7-B810-35E0-60E4-FAADE1E0060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76603" w:guid="8075DA81-4FC5-D488-909C-73EB5B40BA0E" w:kind="dataField" w:type="string" w:input="normal" w:required="false" w:searchable="true" w:editable="true">
        <w:identifier xml:space="preserve">ogrn</w:identifier>
        <w:name xml:space="preserve">ОГРН</w:name>
        <w:serverId xml:space="preserve">ogrn</w:serverId>
        <w:serverType xml:space="preserve">string</w:serverType>
      </w:element>
      <w:element w:id="76604" w:guid="D84B854E-7F80-EFD8-6B01-5B9764A86796"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76605" w:guid="C0F53002-B4EE-8AD3-9232-74053E945AE8"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element w:id="76606" w:guid="DE2DF571-D6C9-3018-9ECA-FA6D06C0A0C4" w:kind="dataSource" w:type="dataSource" w:input="normal" w:required="false">
      <w:identifier xml:space="preserve">ID76606</w:identifier>
      <w:name xml:space="preserve">ИП Банк исполнителя</w:name>
      <w:serverId xml:space="preserve">ru.doczilla.dictionary.external.dadata.bank.BankDictionary</w:serverId>
      <w:serverName xml:space="preserve">Реквизиты банков (DaData)</w:serverName>
      <w:serverType xml:space="preserve">suggestions</w:serverType>
      <w:element w:id="76607" w:guid="F15AA73F-2AB1-0765-3328-D29142308A1D"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08" w:guid="B0D902CD-1245-2958-AD8E-5E4833D8DAD2"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09" w:guid="601A4ECA-FF6E-F648-78EE-3884D63652C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10" w:guid="F8C9CFD5-10B2-80DA-8107-A1202AA06F9B" w:kind="dataSource" w:type="dataSource" w:input="normal" w:required="false">
      <w:identifier xml:space="preserve">ID76610</w:identifier>
      <w:name xml:space="preserve">ФЛ Банк исполнителя</w:name>
      <w:serverId xml:space="preserve">ru.doczilla.dictionary.external.dadata.bank.BankDictionary</w:serverId>
      <w:serverName xml:space="preserve">Реквизиты банков (DaData)</w:serverName>
      <w:serverType xml:space="preserve">suggestions</w:serverType>
      <w:element w:id="76611" w:guid="688175C3-7523-86D0-3D62-B32A8588BF8F"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12" w:guid="E0BF1062-EEE2-54F4-BC59-840BDDF85F65"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13" w:guid="DE07582E-AD9A-3D40-2721-B5DEAEA0D21A"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14" w:guid="C0419FAC-296D-6AE0-A074-50E9CE507F42" w:kind="dataSource" w:type="dataSource" w:input="normal" w:required="false">
      <w:identifier xml:space="preserve">ID76614</w:identifier>
      <w:name xml:space="preserve">Филиал Почты России</w:name>
      <w:serverId xml:space="preserve">pro.doczilla.russianpost.integration.dictionary.Branch</w:serverId>
      <w:serverName xml:space="preserve">Справочник филиалов АО Почта России</w:serverName>
      <w:element w:id="76615" w:guid="D8749363-F27F-F9E0-A041-E3C5C24C8240"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76616" w:guid="C0C86757-C12E-32A8-8D0F-C37E88407A60"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76617" w:guid="88991B83-E267-A9B4-6EE6-F625D77CE4F2"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76618" w:guid="F07BD35A-1924-F3F5-0A51-DFEAA680FAF4" w:kind="dataField" w:type="string" w:input="normal" w:required="false" w:searchable="true" w:editable="true">
        <w:identifier xml:space="preserve">mailingAddress</w:identifier>
        <w:name xml:space="preserve">Почтовый адрес местонахождения АУП или ОП</w:name>
        <w:serverId xml:space="preserve">mailingAddress</w:serverId>
        <w:serverType xml:space="preserve">string</w:serverType>
      </w:element>
    </w:element>
    <w:element w:id="76619" w:guid="D859CF82-949F-C7D0-950F-44770790EEA6" w:kind="dataSource" w:type="dataSource" w:input="normal" w:required="false">
      <w:identifier xml:space="preserve">ID76619</w:identifier>
      <w:name xml:space="preserve">Банка филиала Почты России</w:name>
      <w:serverId xml:space="preserve">ru.doczilla.dictionary.external.dadata.bank.BankDictionary</w:serverId>
      <w:serverName xml:space="preserve">Реквизиты банков (DaData)</w:serverName>
      <w:serverType xml:space="preserve">suggestions</w:serverType>
      <w:element w:id="76620" w:guid="64C3F2AE-B246-5250-7882-761C823099C6"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76621" w:guid="A09813B9-E377-EA98-F060-6BE302D0A890"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22" w:guid="DC033221-A1D1-6BF0-F820-12869674472E"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element w:id="76623" w:guid="F0ACF22A-DF95-57C0-C234-7BE44B70F2A1" w:kind="dataSource" w:type="dataSource" w:input="normal" w:required="false">
      <w:identifier xml:space="preserve">ID76623</w:identifier>
      <w:name xml:space="preserve">Банк филиала контрагента</w:name>
      <w:serverId xml:space="preserve">ru.doczilla.dictionary.external.dadata.bank.BankDictionary</w:serverId>
      <w:serverName xml:space="preserve">Реквизиты банков (DaData)</w:serverName>
      <w:serverType xml:space="preserve">suggestions</w:serverType>
      <w:element w:id="76624" w:guid="70740D9F-AD9E-57C8-B7F5-28B600A48D74"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76625" w:guid="F7696926-8BA2-1A04-1CDF-6A312C70035F"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76626" w:guid="90195EBA-D09C-8AD4-2295-E77A76D825E7"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dataSources>
  <w:dataset>
    <w:rows>
      <w:row>
        <w:value w:id="29530">
          <w:boolean>true</w:boolean>
        </w:value>
        <w:value w:id="29531">
          <w:boolean>false</w:boolean>
        </w:value>
        <w:value w:id="29532">
          <w:boolean>false</w:boolean>
        </w:value>
        <w:value w:id="29534">
          <w:boolean>false</w:boolean>
        </w:value>
        <w:value w:id="29535">
          <w:boolean>true</w:boolean>
        </w:value>
        <w:value w:id="29536">
          <w:boolean>false</w:boolean>
        </w:value>
        <w:value w:id="29537">
          <w:boolean>true</w:boolean>
        </w:value>
        <w:value w:id="29539">
          <w:boolean>true</w:boolean>
        </w:value>
        <w:value w:id="29540">
          <w:boolean>false</w:boolean>
        </w:value>
        <w:value w:id="29541">
          <w:boolean>false</w:boolean>
        </w:value>
        <w:value w:id="29542">
          <w:boolean>true</w:boolean>
        </w:value>
        <w:value w:id="29544">
          <w:boolean>false</w:boolean>
        </w:value>
        <w:value w:id="29545">
          <w:boolean>false</w:boolean>
        </w:value>
        <w:value w:id="29546">
          <w:boolean>true</w:boolean>
        </w:value>
        <w:value w:id="29549">
          <w:boolean>false</w:boolean>
        </w:value>
        <w:value w:id="29552">
          <w:boolean>false</w:boolean>
        </w:value>
        <w:value w:id="29554">
          <w:boolean>false</w:boolean>
        </w:value>
        <w:value w:id="29559">
          <w:boolean>true</w:boolean>
        </w:value>
        <w:value w:id="29560">
          <w:boolean>false</w:boolean>
        </w:value>
        <w:value w:id="29566">
          <w:boolean>true</w:boolean>
        </w:value>
        <w:value w:id="29569">
          <w:boolean>false</w:boolean>
        </w:value>
        <w:value w:id="29575">
          <w:boolean>false</w:boolean>
        </w:value>
        <w:value w:id="29576">
          <w:boolean>true</w:boolean>
        </w:value>
        <w:value w:id="29578">
          <w:boolean>true</w:boolean>
        </w:value>
        <w:value w:id="29579">
          <w:boolean>false</w:boolean>
        </w:value>
        <w:value w:id="29580">
          <w:boolean>false</w:boolean>
        </w:value>
        <w:value w:id="29582">
          <w:boolean>true</w:boolean>
        </w:value>
        <w:value w:id="29583">
          <w:boolean>false</w:boolean>
        </w:value>
        <w:value w:id="29584">
          <w:boolean>true</w:boolean>
        </w:value>
        <w:value w:id="29585">
          <w:boolean>true</w:boolean>
        </w:value>
        <w:value w:id="29586">
          <w:boolean>true</w:boolean>
        </w:value>
        <w:value w:id="29587">
          <w:boolean>false</w:boolean>
        </w:value>
        <w:value w:id="29588">
          <w:boolean>true</w:boolean>
        </w:value>
        <w:value w:id="29590">
          <w:boolean>false</w:boolean>
        </w:value>
        <w:value w:id="29591">
          <w:boolean>true</w:boolean>
        </w:value>
        <w:value w:id="29592">
          <w:boolean>false</w:boolean>
        </w:value>
        <w:value w:id="29596">
          <w:boolean>false</w:boolean>
        </w:value>
        <w:value w:id="29597">
          <w:boolean>true</w:boolean>
        </w:value>
        <w:value w:id="30085">
          <w:boolean>true</w:boolean>
        </w:value>
        <w:value w:id="31391">
          <w:boolean>false</w:boolean>
        </w:value>
        <w:value w:id="31392">
          <w:boolean>true</w:boolean>
        </w:value>
        <w:value w:id="31393">
          <w:boolean>false</w:boolean>
        </w:value>
        <w:value w:id="31394">
          <w:boolean>true</w:boolean>
        </w:value>
        <w:value w:id="31395">
          <w:boolean>false</w:boolean>
        </w:value>
        <w:value w:id="31396">
          <w:boolean>false</w:boolean>
        </w:value>
        <w:value w:id="31397">
          <w:boolean>true</w:boolean>
        </w:value>
        <w:value w:id="32586">
          <w:boolean>true</w:boolean>
        </w:value>
        <w:value w:id="32587">
          <w:boolean>false</w:boolean>
        </w:value>
        <w:value w:id="32588">
          <w:boolean>true</w:boolean>
        </w:value>
        <w:value w:id="32593">
          <w:boolean>true</w:boolean>
        </w:value>
        <w:value w:id="32612">
          <w:boolean>true</w:boolean>
        </w:value>
        <w:value w:id="32613">
          <w:boolean>false</w:boolean>
        </w:value>
        <w:value w:id="32910">
          <w:boolean>true</w:boolean>
        </w:value>
        <w:value w:id="32911">
          <w:boolean>false</w:boolean>
        </w:value>
        <w:value w:id="32912">
          <w:boolean>true</w:boolean>
        </w:value>
        <w:value w:id="32913">
          <w:boolean>false</w:boolean>
        </w:value>
        <w:value w:id="34997">
          <w:boolean>true</w:boolean>
        </w:value>
        <w:value w:id="34998">
          <w:boolean>false</w:boolean>
        </w:value>
        <w:value w:id="35787">
          <w:boolean>false</w:boolean>
        </w:value>
        <w:value w:id="37050">
          <w:boolean>true</w:boolean>
        </w:value>
        <w:value w:id="37052">
          <w:boolean>false</w:boolean>
        </w:value>
        <w:value w:id="37053">
          <w:boolean>true</w:boolean>
        </w:value>
        <w:value w:id="37477">
          <w:boolean>false</w:boolean>
        </w:value>
        <w:value w:id="37478">
          <w:boolean>true</w:boolean>
        </w:value>
        <w:value w:id="37479">
          <w:boolean>false</w:boolean>
        </w:value>
        <w:value w:id="37480">
          <w:boolean>true</w:boolean>
        </w:value>
        <w:value w:id="54415">
          <w:text xml:space="preserve">_____</w:text>
        </w:value>
        <w:value w:id="54425">
          <w:text xml:space="preserve">в размере обеспечения исполнения Договора</w:text>
        </w:value>
        <w:value w:id="54430">
          <w:text xml:space="preserve">№</w:text>
        </w:value>
        <w:value w:id="54431">
          <w:text xml:space="preserve">Екатеринбург</w:text>
        </w:value>
        <w:value w:id="54433">
          <w:text xml:space="preserve">Директор УФПС Свердловской области </w:text>
        </w:value>
        <w:value w:id="54434">
          <w:text xml:space="preserve">Алемасова Наталья Владиславовна</w:text>
        </w:value>
        <w:value w:id="54435">
          <w:text xml:space="preserve">Доверенности № 9efb4630-6a99-47b7-a30b-fc81f97d1f59 от 16.06.2025</w:text>
        </w:value>
        <w:value w:id="54449">
          <w:text xml:space="preserve">Устав</w:text>
        </w:value>
        <w:value w:id="54456">
          <w:text xml:space="preserve">по физической охране объектов почтовой связи УФПС Свердловской области                                     </w:text>
        </w:value>
        <w:value w:id="54459">
          <w:text xml:space="preserve">месяц</w:text>
        </w:value>
        <w:value w:id="54461">
          <w:text xml:space="preserve">затраты, издержки и иные расходы Исполнителя, связанные с исполнением Договора</w:text>
        </w:value>
        <w:value w:id="54464">
          <w:text xml:space="preserve">3 (три) рабочих дней</w:text>
        </w:value>
        <w:value w:id="54465">
          <w:text xml:space="preserve">15 (пятнадцать) рабочих дней</w:text>
        </w:value>
        <w:value w:id="54467">
          <w:text xml:space="preserve">_ (_) рабочих дней</w:text>
        </w:value>
        <w:value w:id="54468">
          <w:text xml:space="preserve">3 (трех) рабочих дней</w:text>
        </w:value>
        <w:value w:id="54475">
          <w:text xml:space="preserve">раздела 5 Приложения № 1 </w:text>
        </w:value>
        <w:value w:id="54476">
          <w:number>15000</w:number>
        </w:value>
        <w:value w:id="54480">
          <w:text xml:space="preserve">5 (пять)% от начальной (максимальной) цены Договора </w:text>
        </w:value>
        <w:value w:id="54481">
          <w:text xml:space="preserve">30 (Тридцать) календарных дней</w:text>
        </w:value>
        <w:value w:id="54482">
          <w:text xml:space="preserve">30(тридцати) календарных дней</w:text>
        </w:value>
        <w:value w:id="54486">
          <w:text xml:space="preserve">_ (_) календарных дней</w:text>
        </w:value>
        <w:value w:id="54487">
          <w:text xml:space="preserve">до 30 сентября 2028 года</w:text>
        </w:value>
        <w:value w:id="60840">
          <w:text xml:space="preserve">_ (_) рабочих дней</w:text>
        </w:value>
        <w:value w:id="60841">
          <w:text xml:space="preserve">Акт сдачи-приемки  оказанных услуг</w:text>
        </w:value>
        <w:value w:id="60843">
          <w:text xml:space="preserve">_ (_) рабочих дней</w:text>
        </w:value>
        <w:value w:id="63600">
          <w:number>20</w:number>
        </w:value>
        <w:value w:id="64366">
          <w:text xml:space="preserve">генеральный директор</w:text>
        </w:value>
        <w:value w:id="64367">
          <w:text xml:space="preserve">Волков Михаил Юрьевич</w:text>
        </w:value>
        <w:value w:id="64368">
          <w:text xml:space="preserve">Устав</w:text>
        </w:value>
        <w:value w:id="64373">
          <w:text xml:space="preserve">40502810500280008610</w:text>
        </w:value>
        <w:value w:id="64378">
          <w:text xml:space="preserve">office-R96@russianpost.ru
Ilya.Akhmadiev@russianpost.ru</w:text>
        </w:value>
        <w:value w:id="70017">
          <w:text xml:space="preserve">_____</w:text>
        </w:value>
        <w:value w:id="70018">
          <w:text xml:space="preserve">_____</w:text>
        </w:value>
        <w:value w:id="73764">
          <w:text xml:space="preserve">620700, РОССИЯ, СВЕРДЛОВСКАЯ ОБЛ, ЕКАТЕРИНБУРГ Г, ЛЕНИНА ПР-КТ, СТРОЕНИЕ 39</w:text>
        </w:value>
        <w:value w:id="73772">
          <w:text xml:space="preserve"> 8 (343) 227-04-45</w:text>
        </w:value>
        <w:value w:id="76490">
          <w:text xml:space="preserve">с даты заключения договора. </w:text>
        </w:value>
        <w:value w:id="76492">
          <w:text xml:space="preserve">через 24 месяца после заключения договора</w:text>
        </w:value>
        <w:value w:id="76495">
          <w:boolean>true</w:boolean>
        </w:value>
        <w:value w:id="76496">
          <w:boolean>false</w:boolean>
        </w:value>
        <w:value w:id="76497">
          <w:boolean>true</w:boolean>
        </w:value>
        <w:value w:id="76498">
          <w:boolean>false</w:boolean>
        </w:value>
        <w:value w:id="76507">
          <w:dataset>
            <w:rows>
              <w:row>
                <w:value w:id="56350">
                  <w:text xml:space="preserve">1</w:text>
                </w:value>
                <w:value w:id="56351">
                  <w:text xml:space="preserve">Физическая охрана объектов почтовой связи УФПС Свердловской области                                             </w:text>
                </w:value>
                <w:value w:id="76493">
                  <w:text xml:space="preserve">час</w:text>
                </w:value>
                <w:value w:id="76642">
                  <w:number>74913</w:number>
                </w:value>
              </w:row>
            </w:rows>
          </w:dataset>
        </w:value>
        <w:value w:id="76512">
          <w:boolean>false</w:boolean>
        </w:value>
        <w:value w:id="76516">
          <w:boolean>false</w:boolean>
        </w:value>
        <w:value w:id="76517">
          <w:boolean>false</w:boolean>
        </w:value>
        <w:value w:id="76518">
          <w:boolean>false</w:boolean>
        </w:value>
        <w:value w:id="76522">
          <w:dataset>
            <w:rows>
              <w:row>
                <w:value w:id="76523">
                  <w:text xml:space="preserve">1</w:text>
                </w:value>
                <w:value w:id="76524">
                  <w:text xml:space="preserve">г. Каменск-Уральский, 
ул. Привокзальная, 3 </w:text>
                </w:value>
              </w:row>
              <w:row>
                <w:value w:id="76523">
                  <w:text xml:space="preserve">2</w:text>
                </w:value>
                <w:value w:id="76524">
                  <w:text xml:space="preserve">г. Нижняя Тура, ул. Советская, 15</w:text>
                </w:value>
              </w:row>
              <w:row>
                <w:value w:id="76523">
                  <w:text xml:space="preserve">3</w:text>
                </w:value>
                <w:value w:id="76524">
                  <w:text xml:space="preserve">г. Камышлов, 
ул. К. Маркса, 59</w:text>
                </w:value>
              </w:row>
              <w:row>
                <w:value w:id="76523">
                  <w:text xml:space="preserve">4</w:text>
                </w:value>
                <w:value w:id="76524">
                  <w:text xml:space="preserve">г. Алапаевск, 
ул. Сафонова, 19</w:text>
                </w:value>
              </w:row>
              <w:row>
                <w:value w:id="76523">
                  <w:text xml:space="preserve">5</w:text>
                </w:value>
                <w:value w:id="76524">
                  <w:text xml:space="preserve">г. Ирбит, 
ул. Ленина, 101</w:text>
                </w:value>
              </w:row>
              <w:row>
                <w:value w:id="76523">
                  <w:text xml:space="preserve">6</w:text>
                </w:value>
                <w:value w:id="76524">
                  <w:text xml:space="preserve">г. Нижний Тагил, 
ул. Первомайская, 59 а </w:text>
                </w:value>
              </w:row>
            </w:rows>
          </w:dataset>
        </w:value>
        <w:value w:id="76532">
          <w:text xml:space="preserve">3 (трех) рабочих дней</w:text>
        </w:value>
        <w:value w:id="76533">
          <w:number>1</w:number>
        </w:value>
        <w:value w:id="76534">
          <w:number>5</w:number>
        </w:value>
        <w:value w:id="76535">
          <w:number>1</w:number>
        </w:value>
        <w:value w:id="76536">
          <w:number>6</w:number>
        </w:value>
        <w:value w:id="76537">
          <w:number>0</w:number>
        </w:value>
        <w:value w:id="76538">
          <w:number>6</w:number>
        </w:value>
        <w:value w:id="76539">
          <w:number>0</w:number>
        </w:value>
        <w:value w:id="76540">
          <w:number>6</w:number>
        </w:value>
        <w:value w:id="76541">
          <w:text xml:space="preserve">Арбитражный суд г. Москвы</w:text>
        </w:value>
        <w:value w:id="76542">
          <w:text xml:space="preserve">Арбитражного суда Свердловской области</w:text>
        </w:value>
        <w:value w:id="76547">
          <w:boolean>true</w:boolean>
        </w:value>
        <w:value w:id="76549">
          <w:boolean>false</w:boolean>
        </w:value>
        <w:value w:id="76550">
          <w:boolean>true</w:boolean>
        </w:value>
        <w:value w:id="76552">
          <w:boolean>false</w:boolean>
        </w:value>
        <w:value w:id="76553">
          <w:boolean>true</w:boolean>
        </w:value>
        <w:value w:id="76557">
          <w:boolean>false</w:boolean>
        </w:value>
        <w:value w:id="76558">
          <w:boolean>true</w:boolean>
        </w:value>
        <w:value w:id="76559">
          <w:number>7</w:number>
        </w:value>
        <w:value w:id="76560">
          <w:number>90</w:number>
          <w:unit xml:space="preserve">рабочий день</w:unit>
        </w:value>
        <w:value w:id="76562">
          <w:number>7</w:number>
        </w:value>
        <w:value w:id="76563">
          <w:boolean>true</w:boolean>
        </w:value>
        <w:value w:id="76566">
          <w:boolean>true</w:boolean>
        </w:value>
        <w:value w:id="76567">
          <w:boolean>false</w:boolean>
        </w:value>
        <w:value w:id="76568">
          <w:number>0</w:number>
        </w:value>
        <w:value w:id="76570">
          <w:boolean>false</w:boolean>
        </w:value>
        <w:value w:id="76580">
          <w:dataset>
            <w:rows>
              <w:row>
                <w:value w:id="76581">
                  <w:text xml:space="preserve">620000, Свердловская обл, г Екатеринбург, пр-кт Ленина, д 39</w:text>
                </w:value>
                <w:value w:id="recordId">
                  <w:text xml:space="preserve">959b1d73-6d9d-3f4b-8a51-8beb06877a34</w:text>
                </w:value>
              </w:row>
            </w:rows>
          </w:dataset>
        </w:value>
        <w:value w:id="76614">
          <w:dataset>
            <w:rows>
              <w:row>
                <w:value w:id="76615">
                  <w:text xml:space="preserve">УФПС СВЕРДЛОВСКОЙ ОБЛАСТИ</w:text>
                </w:value>
                <w:value w:id="76616">
                  <w:text xml:space="preserve">667043001</w:text>
                </w:value>
                <w:value w:id="76617">
                  <w:text xml:space="preserve">620700, РОССИЯ, СВЕРДЛОВСКАЯ ОБЛ, ЕКАТЕРИНБУРГ Г, ЛЕНИНА ПР-КТ, СТРОЕНИЕ 39</w:text>
                </w:value>
                <w:value w:id="76618">
                  <w:text xml:space="preserve"/>
                </w:value>
                <w:value w:id="recordId">
                  <w:text xml:space="preserve">52FE79F9-638C-4813-86CD-AA008539AFBC</w:text>
                </w:value>
              </w:row>
            </w:rows>
          </w:dataset>
        </w:value>
        <w:value w:id="76619">
          <w:dataset>
            <w:rows>
              <w:row>
                <w:value w:id="76620">
                  <w:text xml:space="preserve">046577952</w:text>
                </w:value>
                <w:value w:id="76621">
                  <w:text xml:space="preserve">30101810400000000952</w:text>
                </w:value>
                <w:value w:id="76622">
                  <w:text xml:space="preserve">ФИЛИАЛ БАНКА ВТБ (ПАО) В Г. ЕКАТЕРИНБУРГЕ</w:text>
                </w:value>
                <w:value w:id="recordId">
                  <w:text xml:space="preserve">ae9405b6-c090-3b51-b10d-b2d3f4020774</w:text>
                </w:value>
              </w:row>
            </w:rows>
          </w:dataset>
        </w:value>
        <w:value w:id="76627">
          <w:text xml:space="preserve">Физическая охрана объектов почтовой связи УФПС Свердловской области                        </w:text>
        </w:value>
        <w:value w:id="76628">
          <w:number>3</w:number>
        </w:value>
        <w:value w:id="76630">
          <w:number>1</w:number>
        </w:value>
        <w:value w:id="76633">
          <w:number>0.5</w:number>
        </w:value>
        <w:value w:id="76634">
          <w:number>5</w:number>
        </w:value>
        <w:value w:id="76639">
          <w:number>1081556.43</w:number>
        </w:value>
        <w:value w:id="76652">
          <w:boolean>true</w:boolean>
        </w:value>
        <w:value w:id="76653">
          <w:boolean>false</w:boolean>
        </w:value>
        <w:value w:id="76656">
          <w:number>1</w:number>
        </w:value>
        <w:value w:id="76657">
          <w:number>7</w:number>
        </w:value>
        <w:value w:id="76658">
          <w:text xml:space="preserve">Исполнителя</w:text>
        </w:value>
        <w:value w:id="76659">
          <w:text xml:space="preserve">уведомления на электронную почту Исполнителя, указанную в разделе 16 Договора.</w:text>
        </w:value>
        <w:value w:id="76660">
          <w:number>10000</w:number>
        </w:value>
      </w:row>
    </w:rows>
  </w:dataset>
</w:structure>
</file>